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4EA122CC" w:rsidR="00B00D63" w:rsidRDefault="00A1787A" w:rsidP="00A7774F">
      <w:pPr>
        <w:pStyle w:val="Header"/>
        <w:tabs>
          <w:tab w:val="right" w:pos="9639"/>
        </w:tabs>
        <w:spacing w:line="276" w:lineRule="auto"/>
        <w:rPr>
          <w:b w:val="0"/>
          <w:i/>
          <w:sz w:val="28"/>
          <w:lang w:eastAsia="zh-CN"/>
        </w:rPr>
      </w:pPr>
      <w:bookmarkStart w:id="0" w:name="_Hlk166252683"/>
      <w:bookmarkStart w:id="1" w:name="_Hlk37418177"/>
      <w:bookmarkStart w:id="2" w:name="_Hlk166252768"/>
      <w:r w:rsidRPr="00C13E14">
        <w:rPr>
          <w:sz w:val="24"/>
          <w:szCs w:val="24"/>
        </w:rPr>
        <w:t>3GPP TSG RAN WG1 #11</w:t>
      </w:r>
      <w:r>
        <w:rPr>
          <w:sz w:val="24"/>
          <w:szCs w:val="24"/>
        </w:rPr>
        <w:t>7</w:t>
      </w:r>
      <w:bookmarkEnd w:id="0"/>
      <w:r w:rsidR="00DC1AAD" w:rsidRPr="00C13E14">
        <w:tab/>
      </w:r>
      <w:r w:rsidR="000B3157" w:rsidRPr="00C13E14">
        <w:t xml:space="preserve"> </w:t>
      </w:r>
      <w:r w:rsidR="00DC1AAD" w:rsidRPr="009A78F6">
        <w:rPr>
          <w:rFonts w:hint="eastAsia"/>
          <w:sz w:val="24"/>
          <w:szCs w:val="24"/>
          <w:lang w:val="en-GB"/>
        </w:rPr>
        <w:t>R1-240</w:t>
      </w:r>
      <w:r w:rsidRPr="00A1787A">
        <w:rPr>
          <w:i/>
          <w:sz w:val="24"/>
          <w:szCs w:val="18"/>
          <w:lang w:eastAsia="zh-CN"/>
        </w:rPr>
        <w:t>5335</w:t>
      </w:r>
    </w:p>
    <w:p w14:paraId="03A8B5DA" w14:textId="033C71E7" w:rsidR="00B43D6C" w:rsidRPr="00D9663A" w:rsidRDefault="00A1787A" w:rsidP="00B43D6C">
      <w:pPr>
        <w:pStyle w:val="Header"/>
        <w:rPr>
          <w:bCs/>
          <w:noProof w:val="0"/>
          <w:sz w:val="24"/>
          <w:szCs w:val="24"/>
        </w:rPr>
      </w:pPr>
      <w:bookmarkStart w:id="3" w:name="_Hlk166252717"/>
      <w:bookmarkEnd w:id="1"/>
      <w:r w:rsidRPr="007F4967">
        <w:rPr>
          <w:bCs/>
          <w:sz w:val="24"/>
          <w:szCs w:val="24"/>
        </w:rPr>
        <w:t>Fukuoka City, Fukuoka, Japan, May 20 – 24, 2024</w:t>
      </w:r>
    </w:p>
    <w:bookmarkEnd w:id="2"/>
    <w:bookmarkEnd w:id="3"/>
    <w:p w14:paraId="321541A7" w14:textId="77777777" w:rsidR="00A1787A" w:rsidRPr="00FF3F81" w:rsidRDefault="00A1787A" w:rsidP="00CA26CE">
      <w:pPr>
        <w:pStyle w:val="Header"/>
        <w:rPr>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0D63" w14:paraId="659E1478" w14:textId="77777777">
        <w:tc>
          <w:tcPr>
            <w:tcW w:w="9641" w:type="dxa"/>
            <w:gridSpan w:val="9"/>
            <w:tcBorders>
              <w:top w:val="single" w:sz="4" w:space="0" w:color="auto"/>
              <w:left w:val="single" w:sz="4" w:space="0" w:color="auto"/>
              <w:right w:val="single" w:sz="4" w:space="0" w:color="auto"/>
            </w:tcBorders>
          </w:tcPr>
          <w:p w14:paraId="144CE947" w14:textId="77777777" w:rsidR="00B00D63" w:rsidRDefault="00DC1AAD">
            <w:pPr>
              <w:pStyle w:val="CRCoverPage"/>
              <w:spacing w:after="0"/>
              <w:jc w:val="right"/>
              <w:rPr>
                <w:i/>
              </w:rPr>
            </w:pPr>
            <w:r>
              <w:rPr>
                <w:i/>
                <w:sz w:val="14"/>
              </w:rPr>
              <w:t>CR-Form-v12.1</w:t>
            </w:r>
          </w:p>
        </w:tc>
      </w:tr>
      <w:tr w:rsidR="00B00D63" w14:paraId="75712ABB" w14:textId="77777777">
        <w:tc>
          <w:tcPr>
            <w:tcW w:w="9641" w:type="dxa"/>
            <w:gridSpan w:val="9"/>
            <w:tcBorders>
              <w:left w:val="single" w:sz="4" w:space="0" w:color="auto"/>
              <w:right w:val="single" w:sz="4" w:space="0" w:color="auto"/>
            </w:tcBorders>
          </w:tcPr>
          <w:p w14:paraId="7C842AF6" w14:textId="77777777" w:rsidR="00B00D63" w:rsidRDefault="00DC1AAD">
            <w:pPr>
              <w:pStyle w:val="CRCoverPage"/>
              <w:spacing w:after="0"/>
              <w:jc w:val="center"/>
            </w:pPr>
            <w:r>
              <w:rPr>
                <w:b/>
                <w:sz w:val="32"/>
              </w:rPr>
              <w:t>CHANGE REQUEST</w:t>
            </w:r>
          </w:p>
        </w:tc>
      </w:tr>
      <w:tr w:rsidR="00B00D63" w14:paraId="26DEC24B" w14:textId="77777777">
        <w:tc>
          <w:tcPr>
            <w:tcW w:w="9641" w:type="dxa"/>
            <w:gridSpan w:val="9"/>
            <w:tcBorders>
              <w:left w:val="single" w:sz="4" w:space="0" w:color="auto"/>
              <w:right w:val="single" w:sz="4" w:space="0" w:color="auto"/>
            </w:tcBorders>
          </w:tcPr>
          <w:p w14:paraId="11814272" w14:textId="77777777" w:rsidR="00B00D63" w:rsidRDefault="00B00D63">
            <w:pPr>
              <w:pStyle w:val="CRCoverPage"/>
              <w:spacing w:after="0"/>
              <w:rPr>
                <w:sz w:val="8"/>
                <w:szCs w:val="8"/>
              </w:rPr>
            </w:pPr>
          </w:p>
        </w:tc>
      </w:tr>
      <w:tr w:rsidR="00B00D63" w14:paraId="48068D0A" w14:textId="77777777">
        <w:tc>
          <w:tcPr>
            <w:tcW w:w="142" w:type="dxa"/>
            <w:tcBorders>
              <w:left w:val="single" w:sz="4" w:space="0" w:color="auto"/>
            </w:tcBorders>
          </w:tcPr>
          <w:p w14:paraId="4AD07789" w14:textId="77777777" w:rsidR="00B00D63" w:rsidRDefault="00B00D63">
            <w:pPr>
              <w:pStyle w:val="CRCoverPage"/>
              <w:spacing w:after="0"/>
              <w:jc w:val="right"/>
            </w:pPr>
          </w:p>
        </w:tc>
        <w:tc>
          <w:tcPr>
            <w:tcW w:w="1559" w:type="dxa"/>
            <w:shd w:val="pct30" w:color="FFFF00" w:fill="auto"/>
          </w:tcPr>
          <w:p w14:paraId="3A8696C4" w14:textId="77777777" w:rsidR="00B00D63" w:rsidRDefault="00DC1AAD">
            <w:pPr>
              <w:pStyle w:val="CRCoverPage"/>
              <w:spacing w:after="0"/>
              <w:jc w:val="center"/>
              <w:rPr>
                <w:b/>
                <w:sz w:val="28"/>
                <w:lang w:val="en-US" w:eastAsia="zh-CN"/>
              </w:rPr>
            </w:pPr>
            <w:r>
              <w:rPr>
                <w:b/>
                <w:sz w:val="28"/>
              </w:rPr>
              <w:t>38.21</w:t>
            </w:r>
            <w:r w:rsidR="00A1787A">
              <w:rPr>
                <w:b/>
                <w:sz w:val="28"/>
                <w:lang w:val="en-US" w:eastAsia="zh-CN"/>
              </w:rPr>
              <w:t>3</w:t>
            </w:r>
          </w:p>
        </w:tc>
        <w:tc>
          <w:tcPr>
            <w:tcW w:w="709" w:type="dxa"/>
          </w:tcPr>
          <w:p w14:paraId="5852A86E" w14:textId="77777777" w:rsidR="00B00D63" w:rsidRDefault="00DC1AAD">
            <w:pPr>
              <w:pStyle w:val="CRCoverPage"/>
              <w:spacing w:after="0"/>
              <w:jc w:val="center"/>
            </w:pPr>
            <w:r>
              <w:rPr>
                <w:b/>
                <w:sz w:val="28"/>
              </w:rPr>
              <w:t>CR</w:t>
            </w:r>
          </w:p>
        </w:tc>
        <w:tc>
          <w:tcPr>
            <w:tcW w:w="1276" w:type="dxa"/>
            <w:shd w:val="pct30" w:color="FFFF00" w:fill="auto"/>
          </w:tcPr>
          <w:p w14:paraId="76146BE2" w14:textId="77777777" w:rsidR="00B00D63" w:rsidRDefault="00DC1AAD">
            <w:pPr>
              <w:pStyle w:val="CRCoverPage"/>
              <w:spacing w:after="0"/>
              <w:jc w:val="center"/>
            </w:pPr>
            <w:r>
              <w:rPr>
                <w:rFonts w:eastAsia="DengXian"/>
                <w:b/>
                <w:sz w:val="28"/>
                <w:lang w:eastAsia="zh-CN"/>
              </w:rPr>
              <w:t>d</w:t>
            </w:r>
            <w:r>
              <w:rPr>
                <w:b/>
                <w:sz w:val="28"/>
              </w:rPr>
              <w:t>raft</w:t>
            </w:r>
          </w:p>
        </w:tc>
        <w:tc>
          <w:tcPr>
            <w:tcW w:w="709" w:type="dxa"/>
          </w:tcPr>
          <w:p w14:paraId="087BBAD6" w14:textId="77777777" w:rsidR="00B00D63" w:rsidRDefault="00DC1AAD">
            <w:pPr>
              <w:pStyle w:val="CRCoverPage"/>
              <w:tabs>
                <w:tab w:val="right" w:pos="625"/>
              </w:tabs>
              <w:spacing w:after="0"/>
              <w:jc w:val="center"/>
            </w:pPr>
            <w:r>
              <w:rPr>
                <w:b/>
                <w:bCs/>
                <w:sz w:val="28"/>
              </w:rPr>
              <w:t>rev</w:t>
            </w:r>
          </w:p>
        </w:tc>
        <w:tc>
          <w:tcPr>
            <w:tcW w:w="992" w:type="dxa"/>
            <w:shd w:val="pct30" w:color="FFFF00" w:fill="auto"/>
          </w:tcPr>
          <w:p w14:paraId="0DBB4F6E" w14:textId="77777777" w:rsidR="00B00D63" w:rsidRDefault="00DC1AAD">
            <w:pPr>
              <w:pStyle w:val="CRCoverPage"/>
              <w:spacing w:after="0"/>
              <w:jc w:val="center"/>
              <w:rPr>
                <w:b/>
              </w:rPr>
            </w:pPr>
            <w:r>
              <w:rPr>
                <w:b/>
                <w:sz w:val="28"/>
              </w:rPr>
              <w:t>-</w:t>
            </w:r>
          </w:p>
        </w:tc>
        <w:tc>
          <w:tcPr>
            <w:tcW w:w="2410" w:type="dxa"/>
          </w:tcPr>
          <w:p w14:paraId="65E2DE77" w14:textId="77777777" w:rsidR="00B00D63" w:rsidRDefault="00DC1AAD">
            <w:pPr>
              <w:pStyle w:val="CRCoverPage"/>
              <w:tabs>
                <w:tab w:val="right" w:pos="1825"/>
              </w:tabs>
              <w:spacing w:after="0"/>
              <w:jc w:val="center"/>
            </w:pPr>
            <w:r>
              <w:rPr>
                <w:b/>
                <w:sz w:val="28"/>
                <w:szCs w:val="28"/>
              </w:rPr>
              <w:t>Current version:</w:t>
            </w:r>
          </w:p>
        </w:tc>
        <w:tc>
          <w:tcPr>
            <w:tcW w:w="1701" w:type="dxa"/>
            <w:shd w:val="pct30" w:color="FFFF00" w:fill="auto"/>
          </w:tcPr>
          <w:p w14:paraId="4B7D5B37" w14:textId="77777777" w:rsidR="00B00D63" w:rsidRDefault="00DC1AAD">
            <w:pPr>
              <w:pStyle w:val="CRCoverPage"/>
              <w:spacing w:after="0"/>
              <w:jc w:val="center"/>
              <w:rPr>
                <w:sz w:val="28"/>
                <w:lang w:val="en-US" w:eastAsia="zh-CN"/>
              </w:rPr>
            </w:pPr>
            <w:r>
              <w:rPr>
                <w:b/>
                <w:sz w:val="28"/>
              </w:rPr>
              <w:t>1</w:t>
            </w:r>
            <w:r>
              <w:rPr>
                <w:rFonts w:eastAsia="SimSun" w:hint="eastAsia"/>
                <w:b/>
                <w:sz w:val="28"/>
                <w:lang w:val="en-US" w:eastAsia="zh-CN"/>
              </w:rPr>
              <w:t>8.2.0</w:t>
            </w:r>
          </w:p>
        </w:tc>
        <w:tc>
          <w:tcPr>
            <w:tcW w:w="143" w:type="dxa"/>
            <w:tcBorders>
              <w:right w:val="single" w:sz="4" w:space="0" w:color="auto"/>
            </w:tcBorders>
          </w:tcPr>
          <w:p w14:paraId="23211A9C" w14:textId="77777777" w:rsidR="00B00D63" w:rsidRDefault="00B00D63">
            <w:pPr>
              <w:pStyle w:val="CRCoverPage"/>
              <w:spacing w:after="0"/>
            </w:pPr>
          </w:p>
        </w:tc>
      </w:tr>
      <w:tr w:rsidR="00B00D63" w14:paraId="29A5FCA7" w14:textId="77777777">
        <w:tc>
          <w:tcPr>
            <w:tcW w:w="9641" w:type="dxa"/>
            <w:gridSpan w:val="9"/>
            <w:tcBorders>
              <w:left w:val="single" w:sz="4" w:space="0" w:color="auto"/>
              <w:right w:val="single" w:sz="4" w:space="0" w:color="auto"/>
            </w:tcBorders>
          </w:tcPr>
          <w:p w14:paraId="3E5DA594" w14:textId="77777777" w:rsidR="00B00D63" w:rsidRDefault="00B00D63">
            <w:pPr>
              <w:pStyle w:val="CRCoverPage"/>
              <w:spacing w:after="0"/>
            </w:pPr>
          </w:p>
        </w:tc>
      </w:tr>
      <w:tr w:rsidR="00B00D63" w14:paraId="572E83AB" w14:textId="77777777">
        <w:tc>
          <w:tcPr>
            <w:tcW w:w="9641" w:type="dxa"/>
            <w:gridSpan w:val="9"/>
            <w:tcBorders>
              <w:top w:val="single" w:sz="4" w:space="0" w:color="auto"/>
            </w:tcBorders>
          </w:tcPr>
          <w:p w14:paraId="5FDA5CFF" w14:textId="77777777" w:rsidR="00B00D63" w:rsidRDefault="00DC1AA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00D63" w14:paraId="36A8102B" w14:textId="77777777">
        <w:tc>
          <w:tcPr>
            <w:tcW w:w="9641" w:type="dxa"/>
            <w:gridSpan w:val="9"/>
          </w:tcPr>
          <w:p w14:paraId="2E7E1994" w14:textId="77777777" w:rsidR="00B00D63" w:rsidRDefault="00B00D63">
            <w:pPr>
              <w:pStyle w:val="CRCoverPage"/>
              <w:spacing w:after="0"/>
              <w:rPr>
                <w:sz w:val="8"/>
                <w:szCs w:val="8"/>
              </w:rPr>
            </w:pPr>
          </w:p>
        </w:tc>
      </w:tr>
    </w:tbl>
    <w:p w14:paraId="68810D72" w14:textId="77777777" w:rsidR="00B00D63" w:rsidRDefault="00B00D63">
      <w:pPr>
        <w:spacing w:before="120" w:after="12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0D63" w14:paraId="0FB1A627" w14:textId="77777777">
        <w:tc>
          <w:tcPr>
            <w:tcW w:w="2835" w:type="dxa"/>
          </w:tcPr>
          <w:p w14:paraId="39EDC7B9" w14:textId="77777777" w:rsidR="00B00D63" w:rsidRDefault="00DC1AAD">
            <w:pPr>
              <w:pStyle w:val="CRCoverPage"/>
              <w:tabs>
                <w:tab w:val="right" w:pos="2751"/>
              </w:tabs>
              <w:spacing w:after="0"/>
              <w:rPr>
                <w:b/>
                <w:i/>
              </w:rPr>
            </w:pPr>
            <w:r>
              <w:rPr>
                <w:b/>
                <w:i/>
              </w:rPr>
              <w:t>Proposed change affects:</w:t>
            </w:r>
          </w:p>
        </w:tc>
        <w:tc>
          <w:tcPr>
            <w:tcW w:w="1418" w:type="dxa"/>
          </w:tcPr>
          <w:p w14:paraId="7213E0F7" w14:textId="77777777" w:rsidR="00B00D63" w:rsidRDefault="00DC1A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A5EFC" w14:textId="77777777" w:rsidR="00B00D63" w:rsidRDefault="00B00D63">
            <w:pPr>
              <w:pStyle w:val="CRCoverPage"/>
              <w:spacing w:after="0"/>
              <w:jc w:val="center"/>
              <w:rPr>
                <w:b/>
                <w:caps/>
              </w:rPr>
            </w:pPr>
          </w:p>
        </w:tc>
        <w:tc>
          <w:tcPr>
            <w:tcW w:w="709" w:type="dxa"/>
            <w:tcBorders>
              <w:left w:val="single" w:sz="4" w:space="0" w:color="auto"/>
            </w:tcBorders>
          </w:tcPr>
          <w:p w14:paraId="460AE21B" w14:textId="77777777" w:rsidR="00B00D63" w:rsidRDefault="00DC1A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109B1" w14:textId="77777777" w:rsidR="00B00D63" w:rsidRDefault="00DC1AAD">
            <w:pPr>
              <w:pStyle w:val="CRCoverPage"/>
              <w:spacing w:after="0"/>
              <w:jc w:val="center"/>
              <w:rPr>
                <w:b/>
                <w:caps/>
              </w:rPr>
            </w:pPr>
            <w:r>
              <w:rPr>
                <w:b/>
                <w:caps/>
              </w:rPr>
              <w:t>X</w:t>
            </w:r>
          </w:p>
        </w:tc>
        <w:tc>
          <w:tcPr>
            <w:tcW w:w="2126" w:type="dxa"/>
          </w:tcPr>
          <w:p w14:paraId="192D83A6" w14:textId="77777777" w:rsidR="00B00D63" w:rsidRDefault="00DC1A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04190" w14:textId="77777777" w:rsidR="00B00D63" w:rsidRDefault="00DC1AAD">
            <w:pPr>
              <w:pStyle w:val="CRCoverPage"/>
              <w:spacing w:after="0"/>
              <w:jc w:val="center"/>
              <w:rPr>
                <w:b/>
                <w:caps/>
              </w:rPr>
            </w:pPr>
            <w:r>
              <w:rPr>
                <w:b/>
                <w:caps/>
              </w:rPr>
              <w:t>X</w:t>
            </w:r>
          </w:p>
        </w:tc>
        <w:tc>
          <w:tcPr>
            <w:tcW w:w="1418" w:type="dxa"/>
            <w:tcBorders>
              <w:left w:val="nil"/>
            </w:tcBorders>
          </w:tcPr>
          <w:p w14:paraId="2A7FE504" w14:textId="77777777" w:rsidR="00B00D63" w:rsidRDefault="00DC1A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818AAC" w14:textId="77777777" w:rsidR="00B00D63" w:rsidRDefault="00B00D63">
            <w:pPr>
              <w:pStyle w:val="CRCoverPage"/>
              <w:spacing w:after="0"/>
              <w:jc w:val="center"/>
              <w:rPr>
                <w:b/>
                <w:bCs/>
                <w:caps/>
              </w:rPr>
            </w:pPr>
          </w:p>
        </w:tc>
      </w:tr>
    </w:tbl>
    <w:p w14:paraId="2D3FEC74" w14:textId="77777777" w:rsidR="00B00D63" w:rsidRDefault="00B00D63">
      <w:pPr>
        <w:spacing w:before="120" w:after="12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0D63" w14:paraId="3ACA12FB" w14:textId="77777777">
        <w:tc>
          <w:tcPr>
            <w:tcW w:w="9640" w:type="dxa"/>
            <w:gridSpan w:val="11"/>
          </w:tcPr>
          <w:p w14:paraId="085EE028" w14:textId="77777777" w:rsidR="00B00D63" w:rsidRDefault="00B00D63">
            <w:pPr>
              <w:pStyle w:val="CRCoverPage"/>
              <w:spacing w:after="0"/>
              <w:rPr>
                <w:sz w:val="8"/>
                <w:szCs w:val="8"/>
              </w:rPr>
            </w:pPr>
          </w:p>
        </w:tc>
      </w:tr>
      <w:tr w:rsidR="00B00D63" w14:paraId="74B7386C" w14:textId="77777777">
        <w:tc>
          <w:tcPr>
            <w:tcW w:w="1843" w:type="dxa"/>
            <w:tcBorders>
              <w:top w:val="single" w:sz="4" w:space="0" w:color="auto"/>
              <w:left w:val="single" w:sz="4" w:space="0" w:color="auto"/>
            </w:tcBorders>
          </w:tcPr>
          <w:p w14:paraId="754706B7" w14:textId="77777777" w:rsidR="00B00D63" w:rsidRDefault="00DC1A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D98B06" w14:textId="77777777" w:rsidR="00B00D63" w:rsidRDefault="00A1787A">
            <w:pPr>
              <w:pStyle w:val="CRCoverPage"/>
              <w:spacing w:after="0"/>
              <w:ind w:left="100"/>
              <w:rPr>
                <w:lang w:val="en-US" w:eastAsia="zh-CN"/>
              </w:rPr>
            </w:pPr>
            <w:r w:rsidRPr="00A1787A">
              <w:t>Correction on PRACH mask index for MSG1 repetition</w:t>
            </w:r>
          </w:p>
        </w:tc>
      </w:tr>
      <w:tr w:rsidR="00B00D63" w14:paraId="51E68C98" w14:textId="77777777">
        <w:tc>
          <w:tcPr>
            <w:tcW w:w="1843" w:type="dxa"/>
            <w:tcBorders>
              <w:left w:val="single" w:sz="4" w:space="0" w:color="auto"/>
            </w:tcBorders>
          </w:tcPr>
          <w:p w14:paraId="33FC7FDF" w14:textId="77777777" w:rsidR="00B00D63" w:rsidRDefault="00B00D63">
            <w:pPr>
              <w:pStyle w:val="CRCoverPage"/>
              <w:spacing w:after="0"/>
              <w:rPr>
                <w:b/>
                <w:i/>
                <w:sz w:val="8"/>
                <w:szCs w:val="8"/>
              </w:rPr>
            </w:pPr>
          </w:p>
        </w:tc>
        <w:tc>
          <w:tcPr>
            <w:tcW w:w="7797" w:type="dxa"/>
            <w:gridSpan w:val="10"/>
            <w:tcBorders>
              <w:right w:val="single" w:sz="4" w:space="0" w:color="auto"/>
            </w:tcBorders>
          </w:tcPr>
          <w:p w14:paraId="78C25291" w14:textId="77777777" w:rsidR="00B00D63" w:rsidRDefault="00B00D63">
            <w:pPr>
              <w:pStyle w:val="CRCoverPage"/>
              <w:spacing w:after="0"/>
              <w:rPr>
                <w:sz w:val="8"/>
                <w:szCs w:val="8"/>
              </w:rPr>
            </w:pPr>
          </w:p>
        </w:tc>
      </w:tr>
      <w:tr w:rsidR="00B00D63" w14:paraId="4931B4A9" w14:textId="77777777">
        <w:tc>
          <w:tcPr>
            <w:tcW w:w="1843" w:type="dxa"/>
            <w:tcBorders>
              <w:left w:val="single" w:sz="4" w:space="0" w:color="auto"/>
            </w:tcBorders>
          </w:tcPr>
          <w:p w14:paraId="14AC903E" w14:textId="77777777" w:rsidR="00B00D63" w:rsidRDefault="00DC1A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265904" w14:textId="77777777" w:rsidR="00B00D63" w:rsidRDefault="00A1787A">
            <w:pPr>
              <w:pStyle w:val="CRCoverPage"/>
              <w:spacing w:after="0"/>
              <w:ind w:left="100"/>
              <w:rPr>
                <w:lang w:val="en-US" w:eastAsia="zh-CN"/>
              </w:rPr>
            </w:pPr>
            <w:r>
              <w:rPr>
                <w:rFonts w:eastAsia="SimSun"/>
                <w:lang w:val="en-US" w:eastAsia="zh-CN"/>
              </w:rPr>
              <w:t>Nokia</w:t>
            </w:r>
          </w:p>
        </w:tc>
      </w:tr>
      <w:tr w:rsidR="00B00D63" w14:paraId="6257A7F0" w14:textId="77777777">
        <w:tc>
          <w:tcPr>
            <w:tcW w:w="1843" w:type="dxa"/>
            <w:tcBorders>
              <w:left w:val="single" w:sz="4" w:space="0" w:color="auto"/>
            </w:tcBorders>
          </w:tcPr>
          <w:p w14:paraId="12EC98CE" w14:textId="77777777" w:rsidR="00B00D63" w:rsidRDefault="00DC1A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AECF69" w14:textId="77777777" w:rsidR="00B00D63" w:rsidRDefault="00B00D63">
            <w:pPr>
              <w:pStyle w:val="CRCoverPage"/>
              <w:spacing w:after="0"/>
              <w:ind w:left="100"/>
            </w:pPr>
          </w:p>
        </w:tc>
      </w:tr>
      <w:tr w:rsidR="00B00D63" w14:paraId="2026DF1B" w14:textId="77777777">
        <w:tc>
          <w:tcPr>
            <w:tcW w:w="1843" w:type="dxa"/>
            <w:tcBorders>
              <w:left w:val="single" w:sz="4" w:space="0" w:color="auto"/>
            </w:tcBorders>
          </w:tcPr>
          <w:p w14:paraId="57D29640" w14:textId="77777777" w:rsidR="00B00D63" w:rsidRDefault="00B00D63">
            <w:pPr>
              <w:pStyle w:val="CRCoverPage"/>
              <w:spacing w:after="0"/>
              <w:rPr>
                <w:b/>
                <w:i/>
                <w:sz w:val="8"/>
                <w:szCs w:val="8"/>
              </w:rPr>
            </w:pPr>
          </w:p>
        </w:tc>
        <w:tc>
          <w:tcPr>
            <w:tcW w:w="7797" w:type="dxa"/>
            <w:gridSpan w:val="10"/>
            <w:tcBorders>
              <w:right w:val="single" w:sz="4" w:space="0" w:color="auto"/>
            </w:tcBorders>
          </w:tcPr>
          <w:p w14:paraId="44DAFCF3" w14:textId="77777777" w:rsidR="00B00D63" w:rsidRDefault="00B00D63">
            <w:pPr>
              <w:pStyle w:val="CRCoverPage"/>
              <w:spacing w:after="0"/>
              <w:rPr>
                <w:sz w:val="8"/>
                <w:szCs w:val="8"/>
              </w:rPr>
            </w:pPr>
          </w:p>
        </w:tc>
      </w:tr>
      <w:tr w:rsidR="00B00D63" w14:paraId="0881DA12" w14:textId="77777777">
        <w:tc>
          <w:tcPr>
            <w:tcW w:w="1843" w:type="dxa"/>
            <w:tcBorders>
              <w:left w:val="single" w:sz="4" w:space="0" w:color="auto"/>
            </w:tcBorders>
          </w:tcPr>
          <w:p w14:paraId="0E49C6B5" w14:textId="77777777" w:rsidR="00B00D63" w:rsidRDefault="00DC1AAD">
            <w:pPr>
              <w:pStyle w:val="CRCoverPage"/>
              <w:tabs>
                <w:tab w:val="right" w:pos="1759"/>
              </w:tabs>
              <w:spacing w:after="0"/>
              <w:rPr>
                <w:b/>
                <w:i/>
              </w:rPr>
            </w:pPr>
            <w:r>
              <w:rPr>
                <w:b/>
                <w:i/>
              </w:rPr>
              <w:t>Work item code:</w:t>
            </w:r>
          </w:p>
        </w:tc>
        <w:tc>
          <w:tcPr>
            <w:tcW w:w="3686" w:type="dxa"/>
            <w:gridSpan w:val="5"/>
            <w:shd w:val="pct30" w:color="FFFF00" w:fill="auto"/>
          </w:tcPr>
          <w:p w14:paraId="3F58D490" w14:textId="77777777" w:rsidR="00B00D63" w:rsidRDefault="00DC1AAD">
            <w:pPr>
              <w:pStyle w:val="CRCoverPage"/>
              <w:spacing w:after="0"/>
              <w:ind w:left="100"/>
            </w:pPr>
            <w:r>
              <w:rPr>
                <w:rFonts w:hint="eastAsia"/>
              </w:rPr>
              <w:t>NR_</w:t>
            </w:r>
            <w:r w:rsidR="00A1787A">
              <w:t>cov</w:t>
            </w:r>
            <w:r>
              <w:rPr>
                <w:rFonts w:hint="eastAsia"/>
              </w:rPr>
              <w:t>_enh2-Core</w:t>
            </w:r>
          </w:p>
        </w:tc>
        <w:tc>
          <w:tcPr>
            <w:tcW w:w="567" w:type="dxa"/>
            <w:tcBorders>
              <w:left w:val="nil"/>
            </w:tcBorders>
          </w:tcPr>
          <w:p w14:paraId="4DDF64BD" w14:textId="77777777" w:rsidR="00B00D63" w:rsidRDefault="00B00D63">
            <w:pPr>
              <w:pStyle w:val="CRCoverPage"/>
              <w:spacing w:after="0"/>
              <w:ind w:right="100"/>
            </w:pPr>
          </w:p>
        </w:tc>
        <w:tc>
          <w:tcPr>
            <w:tcW w:w="1417" w:type="dxa"/>
            <w:gridSpan w:val="3"/>
            <w:tcBorders>
              <w:left w:val="nil"/>
            </w:tcBorders>
          </w:tcPr>
          <w:p w14:paraId="0E288AFE" w14:textId="77777777" w:rsidR="00B00D63" w:rsidRDefault="00DC1AAD">
            <w:pPr>
              <w:pStyle w:val="CRCoverPage"/>
              <w:spacing w:after="0"/>
              <w:jc w:val="right"/>
            </w:pPr>
            <w:r>
              <w:rPr>
                <w:b/>
                <w:i/>
              </w:rPr>
              <w:t>Date:</w:t>
            </w:r>
          </w:p>
        </w:tc>
        <w:tc>
          <w:tcPr>
            <w:tcW w:w="2127" w:type="dxa"/>
            <w:tcBorders>
              <w:right w:val="single" w:sz="4" w:space="0" w:color="auto"/>
            </w:tcBorders>
            <w:shd w:val="pct30" w:color="FFFF00" w:fill="auto"/>
          </w:tcPr>
          <w:p w14:paraId="4468EE11" w14:textId="77777777" w:rsidR="00B00D63" w:rsidRDefault="00DC1AAD">
            <w:pPr>
              <w:pStyle w:val="CRCoverPage"/>
              <w:spacing w:after="0"/>
              <w:ind w:left="100"/>
              <w:rPr>
                <w:rFonts w:eastAsia="SimSun"/>
                <w:lang w:val="en-US" w:eastAsia="zh-CN"/>
              </w:rPr>
            </w:pPr>
            <w:r>
              <w:t>202</w:t>
            </w:r>
            <w:r>
              <w:rPr>
                <w:rFonts w:hint="eastAsia"/>
                <w:lang w:val="en-US" w:eastAsia="zh-CN"/>
              </w:rPr>
              <w:t>4</w:t>
            </w:r>
            <w:r>
              <w:t>-0</w:t>
            </w:r>
            <w:r>
              <w:rPr>
                <w:rFonts w:eastAsia="SimSun" w:hint="eastAsia"/>
                <w:lang w:val="en-US" w:eastAsia="zh-CN"/>
              </w:rPr>
              <w:t>5</w:t>
            </w:r>
            <w:r>
              <w:t>-</w:t>
            </w:r>
            <w:r>
              <w:rPr>
                <w:rFonts w:eastAsia="SimSun" w:hint="eastAsia"/>
                <w:lang w:val="en-US" w:eastAsia="zh-CN"/>
              </w:rPr>
              <w:t>10</w:t>
            </w:r>
          </w:p>
        </w:tc>
      </w:tr>
      <w:tr w:rsidR="00B00D63" w14:paraId="72CFFAB6" w14:textId="77777777">
        <w:tc>
          <w:tcPr>
            <w:tcW w:w="1843" w:type="dxa"/>
            <w:tcBorders>
              <w:left w:val="single" w:sz="4" w:space="0" w:color="auto"/>
            </w:tcBorders>
          </w:tcPr>
          <w:p w14:paraId="78979A7C" w14:textId="77777777" w:rsidR="00B00D63" w:rsidRDefault="00B00D63">
            <w:pPr>
              <w:pStyle w:val="CRCoverPage"/>
              <w:spacing w:after="0"/>
              <w:rPr>
                <w:b/>
                <w:i/>
                <w:sz w:val="8"/>
                <w:szCs w:val="8"/>
              </w:rPr>
            </w:pPr>
          </w:p>
        </w:tc>
        <w:tc>
          <w:tcPr>
            <w:tcW w:w="1986" w:type="dxa"/>
            <w:gridSpan w:val="4"/>
          </w:tcPr>
          <w:p w14:paraId="6B0E7EDB" w14:textId="77777777" w:rsidR="00B00D63" w:rsidRDefault="00B00D63">
            <w:pPr>
              <w:pStyle w:val="CRCoverPage"/>
              <w:spacing w:after="0"/>
              <w:rPr>
                <w:sz w:val="8"/>
                <w:szCs w:val="8"/>
              </w:rPr>
            </w:pPr>
          </w:p>
        </w:tc>
        <w:tc>
          <w:tcPr>
            <w:tcW w:w="2267" w:type="dxa"/>
            <w:gridSpan w:val="2"/>
          </w:tcPr>
          <w:p w14:paraId="2625827C" w14:textId="77777777" w:rsidR="00B00D63" w:rsidRDefault="00B00D63">
            <w:pPr>
              <w:pStyle w:val="CRCoverPage"/>
              <w:spacing w:after="0"/>
              <w:rPr>
                <w:sz w:val="8"/>
                <w:szCs w:val="8"/>
              </w:rPr>
            </w:pPr>
          </w:p>
        </w:tc>
        <w:tc>
          <w:tcPr>
            <w:tcW w:w="1417" w:type="dxa"/>
            <w:gridSpan w:val="3"/>
          </w:tcPr>
          <w:p w14:paraId="080B8A52" w14:textId="77777777" w:rsidR="00B00D63" w:rsidRDefault="00B00D63">
            <w:pPr>
              <w:pStyle w:val="CRCoverPage"/>
              <w:spacing w:after="0"/>
              <w:rPr>
                <w:sz w:val="8"/>
                <w:szCs w:val="8"/>
              </w:rPr>
            </w:pPr>
          </w:p>
        </w:tc>
        <w:tc>
          <w:tcPr>
            <w:tcW w:w="2127" w:type="dxa"/>
            <w:tcBorders>
              <w:right w:val="single" w:sz="4" w:space="0" w:color="auto"/>
            </w:tcBorders>
          </w:tcPr>
          <w:p w14:paraId="3DC612E7" w14:textId="77777777" w:rsidR="00B00D63" w:rsidRDefault="00B00D63">
            <w:pPr>
              <w:pStyle w:val="CRCoverPage"/>
              <w:spacing w:after="0"/>
              <w:rPr>
                <w:sz w:val="8"/>
                <w:szCs w:val="8"/>
              </w:rPr>
            </w:pPr>
          </w:p>
        </w:tc>
      </w:tr>
      <w:tr w:rsidR="00B00D63" w14:paraId="33BC45AC" w14:textId="77777777">
        <w:trPr>
          <w:cantSplit/>
        </w:trPr>
        <w:tc>
          <w:tcPr>
            <w:tcW w:w="1843" w:type="dxa"/>
            <w:tcBorders>
              <w:left w:val="single" w:sz="4" w:space="0" w:color="auto"/>
            </w:tcBorders>
          </w:tcPr>
          <w:p w14:paraId="2FD20D4E" w14:textId="77777777" w:rsidR="00B00D63" w:rsidRDefault="00DC1AAD">
            <w:pPr>
              <w:pStyle w:val="CRCoverPage"/>
              <w:tabs>
                <w:tab w:val="right" w:pos="1759"/>
              </w:tabs>
              <w:spacing w:after="0"/>
              <w:rPr>
                <w:b/>
                <w:i/>
              </w:rPr>
            </w:pPr>
            <w:r>
              <w:rPr>
                <w:b/>
                <w:i/>
              </w:rPr>
              <w:t>Category:</w:t>
            </w:r>
          </w:p>
        </w:tc>
        <w:tc>
          <w:tcPr>
            <w:tcW w:w="851" w:type="dxa"/>
            <w:shd w:val="pct30" w:color="FFFF00" w:fill="auto"/>
          </w:tcPr>
          <w:p w14:paraId="28554679" w14:textId="77777777" w:rsidR="00B00D63" w:rsidRDefault="002F528B">
            <w:pPr>
              <w:pStyle w:val="CRCoverPage"/>
              <w:spacing w:after="0"/>
              <w:ind w:left="100" w:right="-609"/>
              <w:rPr>
                <w:b/>
              </w:rPr>
            </w:pPr>
            <w:r>
              <w:fldChar w:fldCharType="begin"/>
            </w:r>
            <w:r>
              <w:instrText xml:space="preserve"> DOCPROPERTY  Cat  \* MERGEFORMAT </w:instrText>
            </w:r>
            <w:r>
              <w:fldChar w:fldCharType="separate"/>
            </w:r>
            <w:r w:rsidR="00DC1AAD">
              <w:rPr>
                <w:b/>
              </w:rPr>
              <w:t>F</w:t>
            </w:r>
            <w:r>
              <w:rPr>
                <w:b/>
              </w:rPr>
              <w:fldChar w:fldCharType="end"/>
            </w:r>
          </w:p>
        </w:tc>
        <w:tc>
          <w:tcPr>
            <w:tcW w:w="3402" w:type="dxa"/>
            <w:gridSpan w:val="5"/>
            <w:tcBorders>
              <w:left w:val="nil"/>
            </w:tcBorders>
          </w:tcPr>
          <w:p w14:paraId="6A7D6154" w14:textId="77777777" w:rsidR="00B00D63" w:rsidRDefault="00B00D63">
            <w:pPr>
              <w:pStyle w:val="CRCoverPage"/>
              <w:spacing w:after="0"/>
            </w:pPr>
          </w:p>
        </w:tc>
        <w:tc>
          <w:tcPr>
            <w:tcW w:w="1417" w:type="dxa"/>
            <w:gridSpan w:val="3"/>
            <w:tcBorders>
              <w:left w:val="nil"/>
            </w:tcBorders>
          </w:tcPr>
          <w:p w14:paraId="670BB765" w14:textId="77777777" w:rsidR="00B00D63" w:rsidRDefault="00DC1AAD">
            <w:pPr>
              <w:pStyle w:val="CRCoverPage"/>
              <w:spacing w:after="0"/>
              <w:jc w:val="right"/>
              <w:rPr>
                <w:b/>
                <w:i/>
              </w:rPr>
            </w:pPr>
            <w:r>
              <w:rPr>
                <w:b/>
                <w:i/>
              </w:rPr>
              <w:t>Release:</w:t>
            </w:r>
          </w:p>
        </w:tc>
        <w:tc>
          <w:tcPr>
            <w:tcW w:w="2127" w:type="dxa"/>
            <w:tcBorders>
              <w:right w:val="single" w:sz="4" w:space="0" w:color="auto"/>
            </w:tcBorders>
            <w:shd w:val="pct30" w:color="FFFF00" w:fill="auto"/>
          </w:tcPr>
          <w:p w14:paraId="47877C67" w14:textId="77777777" w:rsidR="00B00D63" w:rsidRDefault="00DC1AAD">
            <w:pPr>
              <w:pStyle w:val="CRCoverPage"/>
              <w:spacing w:after="0"/>
              <w:ind w:left="100"/>
            </w:pPr>
            <w:r>
              <w:t>Rel-1</w:t>
            </w:r>
            <w:r>
              <w:rPr>
                <w:rFonts w:eastAsia="SimSun" w:hint="eastAsia"/>
                <w:lang w:val="en-US" w:eastAsia="zh-CN"/>
              </w:rPr>
              <w:t>8</w:t>
            </w:r>
          </w:p>
        </w:tc>
      </w:tr>
      <w:tr w:rsidR="00B00D63" w14:paraId="7318FE90" w14:textId="77777777">
        <w:tc>
          <w:tcPr>
            <w:tcW w:w="1843" w:type="dxa"/>
            <w:tcBorders>
              <w:left w:val="single" w:sz="4" w:space="0" w:color="auto"/>
              <w:bottom w:val="single" w:sz="4" w:space="0" w:color="auto"/>
            </w:tcBorders>
          </w:tcPr>
          <w:p w14:paraId="58C9B18C" w14:textId="77777777" w:rsidR="00B00D63" w:rsidRDefault="00B00D63">
            <w:pPr>
              <w:pStyle w:val="CRCoverPage"/>
              <w:spacing w:after="0"/>
              <w:rPr>
                <w:b/>
                <w:i/>
              </w:rPr>
            </w:pPr>
          </w:p>
        </w:tc>
        <w:tc>
          <w:tcPr>
            <w:tcW w:w="4677" w:type="dxa"/>
            <w:gridSpan w:val="8"/>
            <w:tcBorders>
              <w:bottom w:val="single" w:sz="4" w:space="0" w:color="auto"/>
            </w:tcBorders>
          </w:tcPr>
          <w:p w14:paraId="4CAD2E70" w14:textId="77777777" w:rsidR="00B00D63" w:rsidRDefault="00DC1A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DB4BB7" w14:textId="77777777" w:rsidR="00B00D63" w:rsidRDefault="00DC1AA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F47AD5" w14:textId="77777777" w:rsidR="00B00D63" w:rsidRDefault="00DC1A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00D63" w14:paraId="35E63CDB" w14:textId="77777777">
        <w:tc>
          <w:tcPr>
            <w:tcW w:w="1843" w:type="dxa"/>
          </w:tcPr>
          <w:p w14:paraId="20EADB91" w14:textId="77777777" w:rsidR="00B00D63" w:rsidRDefault="00B00D63">
            <w:pPr>
              <w:pStyle w:val="CRCoverPage"/>
              <w:spacing w:after="0"/>
              <w:rPr>
                <w:b/>
                <w:i/>
                <w:sz w:val="8"/>
                <w:szCs w:val="8"/>
              </w:rPr>
            </w:pPr>
          </w:p>
        </w:tc>
        <w:tc>
          <w:tcPr>
            <w:tcW w:w="7797" w:type="dxa"/>
            <w:gridSpan w:val="10"/>
          </w:tcPr>
          <w:p w14:paraId="6CF609E3" w14:textId="77777777" w:rsidR="00B00D63" w:rsidRDefault="00B00D63">
            <w:pPr>
              <w:pStyle w:val="CRCoverPage"/>
              <w:spacing w:after="0"/>
              <w:rPr>
                <w:sz w:val="8"/>
                <w:szCs w:val="8"/>
              </w:rPr>
            </w:pPr>
          </w:p>
        </w:tc>
      </w:tr>
      <w:tr w:rsidR="00B00D63" w14:paraId="5531B144" w14:textId="77777777">
        <w:tc>
          <w:tcPr>
            <w:tcW w:w="2694" w:type="dxa"/>
            <w:gridSpan w:val="2"/>
            <w:tcBorders>
              <w:top w:val="single" w:sz="4" w:space="0" w:color="auto"/>
              <w:left w:val="single" w:sz="4" w:space="0" w:color="auto"/>
            </w:tcBorders>
          </w:tcPr>
          <w:p w14:paraId="5CB96CE8" w14:textId="77777777" w:rsidR="00B00D63" w:rsidRDefault="00DC1A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93E7D5" w14:textId="77777777" w:rsidR="00B00D63" w:rsidRDefault="00A1787A" w:rsidP="00A1787A">
            <w:pPr>
              <w:pStyle w:val="CRCoverPage"/>
              <w:spacing w:after="0"/>
              <w:rPr>
                <w:lang w:val="en-US" w:eastAsia="zh-CN"/>
              </w:rPr>
            </w:pPr>
            <w:r w:rsidRPr="00A1787A">
              <w:rPr>
                <w:rFonts w:eastAsia="SimSun" w:cs="Arial"/>
                <w:lang w:val="en-US" w:eastAsia="zh-CN"/>
              </w:rPr>
              <w:t>To reflect RAN2 agreement that PRACH mask configuration is not supported for MSG1 repetition in Rel-18</w:t>
            </w:r>
            <w:r>
              <w:rPr>
                <w:rFonts w:eastAsia="SimSun" w:cs="Arial"/>
                <w:lang w:val="en-US" w:eastAsia="zh-CN"/>
              </w:rPr>
              <w:t xml:space="preserve">, as per </w:t>
            </w:r>
            <w:r w:rsidRPr="00A1787A">
              <w:rPr>
                <w:rFonts w:eastAsia="SimSun" w:cs="Arial"/>
                <w:lang w:val="en-US" w:eastAsia="zh-CN"/>
              </w:rPr>
              <w:t>R2-2403915 (</w:t>
            </w:r>
            <w:r w:rsidRPr="003541FE">
              <w:rPr>
                <w:rFonts w:eastAsia="SimSun" w:cs="Arial"/>
                <w:lang w:val="en-US" w:eastAsia="zh-CN"/>
              </w:rPr>
              <w:t>R1-2403826</w:t>
            </w:r>
            <w:r w:rsidRPr="00A1787A">
              <w:rPr>
                <w:rFonts w:eastAsia="SimSun" w:cs="Arial"/>
                <w:lang w:val="en-US" w:eastAsia="zh-CN"/>
              </w:rPr>
              <w:t>).</w:t>
            </w:r>
          </w:p>
        </w:tc>
      </w:tr>
      <w:tr w:rsidR="00B00D63" w14:paraId="5E25CF9B" w14:textId="77777777">
        <w:tc>
          <w:tcPr>
            <w:tcW w:w="2694" w:type="dxa"/>
            <w:gridSpan w:val="2"/>
            <w:tcBorders>
              <w:left w:val="single" w:sz="4" w:space="0" w:color="auto"/>
            </w:tcBorders>
          </w:tcPr>
          <w:p w14:paraId="6E6A6434" w14:textId="77777777" w:rsidR="00B00D63" w:rsidRDefault="00B00D63">
            <w:pPr>
              <w:pStyle w:val="CRCoverPage"/>
              <w:spacing w:after="0"/>
              <w:rPr>
                <w:b/>
                <w:i/>
                <w:sz w:val="8"/>
                <w:szCs w:val="8"/>
              </w:rPr>
            </w:pPr>
          </w:p>
        </w:tc>
        <w:tc>
          <w:tcPr>
            <w:tcW w:w="6946" w:type="dxa"/>
            <w:gridSpan w:val="9"/>
            <w:tcBorders>
              <w:right w:val="single" w:sz="4" w:space="0" w:color="auto"/>
            </w:tcBorders>
          </w:tcPr>
          <w:p w14:paraId="02930B51" w14:textId="77777777" w:rsidR="00B00D63" w:rsidRDefault="00B00D63">
            <w:pPr>
              <w:pStyle w:val="CRCoverPage"/>
              <w:spacing w:after="0"/>
              <w:rPr>
                <w:sz w:val="8"/>
                <w:szCs w:val="8"/>
              </w:rPr>
            </w:pPr>
          </w:p>
        </w:tc>
      </w:tr>
      <w:tr w:rsidR="00B00D63" w14:paraId="4BD40860" w14:textId="77777777">
        <w:tc>
          <w:tcPr>
            <w:tcW w:w="2694" w:type="dxa"/>
            <w:gridSpan w:val="2"/>
            <w:tcBorders>
              <w:left w:val="single" w:sz="4" w:space="0" w:color="auto"/>
            </w:tcBorders>
          </w:tcPr>
          <w:p w14:paraId="6B9A5B74" w14:textId="77777777" w:rsidR="00B00D63" w:rsidRDefault="00DC1A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B3626F" w14:textId="77777777" w:rsidR="00B00D63" w:rsidRDefault="00A1787A" w:rsidP="00A1787A">
            <w:pPr>
              <w:pStyle w:val="CRCoverPage"/>
              <w:spacing w:after="0"/>
              <w:rPr>
                <w:lang w:val="en-US" w:eastAsia="zh-CN"/>
              </w:rPr>
            </w:pPr>
            <w:r w:rsidRPr="00A1787A">
              <w:rPr>
                <w:lang w:val="en-US" w:eastAsia="zh-CN"/>
              </w:rPr>
              <w:t>Exclude the use of a configured PRACH mask in case of PRACH transmission with preamble repetitions.</w:t>
            </w:r>
          </w:p>
        </w:tc>
      </w:tr>
      <w:tr w:rsidR="00B00D63" w14:paraId="6066D51C" w14:textId="77777777">
        <w:tc>
          <w:tcPr>
            <w:tcW w:w="2694" w:type="dxa"/>
            <w:gridSpan w:val="2"/>
            <w:tcBorders>
              <w:left w:val="single" w:sz="4" w:space="0" w:color="auto"/>
            </w:tcBorders>
          </w:tcPr>
          <w:p w14:paraId="205232BA" w14:textId="77777777" w:rsidR="00B00D63" w:rsidRDefault="00B00D63">
            <w:pPr>
              <w:pStyle w:val="CRCoverPage"/>
              <w:spacing w:after="0"/>
              <w:rPr>
                <w:b/>
                <w:i/>
                <w:sz w:val="8"/>
                <w:szCs w:val="8"/>
              </w:rPr>
            </w:pPr>
          </w:p>
        </w:tc>
        <w:tc>
          <w:tcPr>
            <w:tcW w:w="6946" w:type="dxa"/>
            <w:gridSpan w:val="9"/>
            <w:tcBorders>
              <w:right w:val="single" w:sz="4" w:space="0" w:color="auto"/>
            </w:tcBorders>
          </w:tcPr>
          <w:p w14:paraId="0C70D9F9" w14:textId="77777777" w:rsidR="00B00D63" w:rsidRDefault="00B00D63">
            <w:pPr>
              <w:pStyle w:val="CRCoverPage"/>
              <w:spacing w:after="0"/>
              <w:rPr>
                <w:sz w:val="8"/>
                <w:szCs w:val="8"/>
              </w:rPr>
            </w:pPr>
          </w:p>
        </w:tc>
      </w:tr>
      <w:tr w:rsidR="00B00D63" w14:paraId="6A7335ED" w14:textId="77777777">
        <w:tc>
          <w:tcPr>
            <w:tcW w:w="2694" w:type="dxa"/>
            <w:gridSpan w:val="2"/>
            <w:tcBorders>
              <w:left w:val="single" w:sz="4" w:space="0" w:color="auto"/>
              <w:bottom w:val="single" w:sz="4" w:space="0" w:color="auto"/>
            </w:tcBorders>
          </w:tcPr>
          <w:p w14:paraId="640A8117" w14:textId="77777777" w:rsidR="00B00D63" w:rsidRDefault="00DC1A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073B1B" w14:textId="77777777" w:rsidR="00B00D63" w:rsidRDefault="00A1787A">
            <w:pPr>
              <w:pStyle w:val="CRCoverPage"/>
              <w:spacing w:after="0"/>
              <w:rPr>
                <w:lang w:val="en-US" w:eastAsia="zh-CN"/>
              </w:rPr>
            </w:pPr>
            <w:r w:rsidRPr="00A1787A">
              <w:rPr>
                <w:lang w:val="en-US" w:eastAsia="zh-CN"/>
              </w:rPr>
              <w:t>Unclear UE behavior due to possible ambiguities stemming from a PRACH mask configuration when UE performs CFRA via PRACH transmission with preamble repetitions.</w:t>
            </w:r>
          </w:p>
        </w:tc>
      </w:tr>
      <w:tr w:rsidR="00B00D63" w14:paraId="4C9B9801" w14:textId="77777777">
        <w:tc>
          <w:tcPr>
            <w:tcW w:w="2694" w:type="dxa"/>
            <w:gridSpan w:val="2"/>
          </w:tcPr>
          <w:p w14:paraId="60E8AB00" w14:textId="77777777" w:rsidR="00B00D63" w:rsidRDefault="00B00D63">
            <w:pPr>
              <w:pStyle w:val="CRCoverPage"/>
              <w:spacing w:after="0"/>
              <w:rPr>
                <w:b/>
                <w:i/>
                <w:sz w:val="8"/>
                <w:szCs w:val="8"/>
              </w:rPr>
            </w:pPr>
          </w:p>
        </w:tc>
        <w:tc>
          <w:tcPr>
            <w:tcW w:w="6946" w:type="dxa"/>
            <w:gridSpan w:val="9"/>
          </w:tcPr>
          <w:p w14:paraId="58F5110A" w14:textId="77777777" w:rsidR="00B00D63" w:rsidRDefault="00B00D63">
            <w:pPr>
              <w:pStyle w:val="CRCoverPage"/>
              <w:spacing w:after="0"/>
              <w:rPr>
                <w:sz w:val="8"/>
                <w:szCs w:val="8"/>
              </w:rPr>
            </w:pPr>
          </w:p>
        </w:tc>
      </w:tr>
      <w:tr w:rsidR="00B00D63" w14:paraId="5BC1B369" w14:textId="77777777">
        <w:tc>
          <w:tcPr>
            <w:tcW w:w="2694" w:type="dxa"/>
            <w:gridSpan w:val="2"/>
            <w:tcBorders>
              <w:top w:val="single" w:sz="4" w:space="0" w:color="auto"/>
              <w:left w:val="single" w:sz="4" w:space="0" w:color="auto"/>
            </w:tcBorders>
          </w:tcPr>
          <w:p w14:paraId="0823435F" w14:textId="77777777" w:rsidR="00B00D63" w:rsidRDefault="00DC1A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DC414B" w14:textId="77777777" w:rsidR="00B00D63" w:rsidRDefault="00DC1AAD" w:rsidP="00DC1AAD">
            <w:pPr>
              <w:pStyle w:val="CRCoverPage"/>
              <w:spacing w:after="0"/>
              <w:rPr>
                <w:lang w:val="en-US" w:eastAsia="zh-CN"/>
              </w:rPr>
            </w:pPr>
            <w:r>
              <w:rPr>
                <w:rFonts w:hint="eastAsia"/>
                <w:lang w:val="en-US" w:eastAsia="zh-CN"/>
              </w:rPr>
              <w:t>8.1</w:t>
            </w:r>
          </w:p>
        </w:tc>
      </w:tr>
      <w:tr w:rsidR="00B00D63" w14:paraId="4E1A1E34" w14:textId="77777777">
        <w:tc>
          <w:tcPr>
            <w:tcW w:w="2694" w:type="dxa"/>
            <w:gridSpan w:val="2"/>
            <w:tcBorders>
              <w:left w:val="single" w:sz="4" w:space="0" w:color="auto"/>
            </w:tcBorders>
          </w:tcPr>
          <w:p w14:paraId="310CA2D4" w14:textId="77777777" w:rsidR="00B00D63" w:rsidRDefault="00B00D63">
            <w:pPr>
              <w:pStyle w:val="CRCoverPage"/>
              <w:spacing w:after="0"/>
              <w:rPr>
                <w:b/>
                <w:i/>
                <w:sz w:val="8"/>
                <w:szCs w:val="8"/>
              </w:rPr>
            </w:pPr>
          </w:p>
        </w:tc>
        <w:tc>
          <w:tcPr>
            <w:tcW w:w="6946" w:type="dxa"/>
            <w:gridSpan w:val="9"/>
            <w:tcBorders>
              <w:right w:val="single" w:sz="4" w:space="0" w:color="auto"/>
            </w:tcBorders>
          </w:tcPr>
          <w:p w14:paraId="4CCF7721" w14:textId="77777777" w:rsidR="00B00D63" w:rsidRDefault="00B00D63">
            <w:pPr>
              <w:pStyle w:val="CRCoverPage"/>
              <w:spacing w:after="0"/>
              <w:rPr>
                <w:sz w:val="8"/>
                <w:szCs w:val="8"/>
              </w:rPr>
            </w:pPr>
          </w:p>
        </w:tc>
      </w:tr>
      <w:tr w:rsidR="00B00D63" w14:paraId="710FEF5A" w14:textId="77777777">
        <w:tc>
          <w:tcPr>
            <w:tcW w:w="2694" w:type="dxa"/>
            <w:gridSpan w:val="2"/>
            <w:tcBorders>
              <w:left w:val="single" w:sz="4" w:space="0" w:color="auto"/>
            </w:tcBorders>
          </w:tcPr>
          <w:p w14:paraId="5B059C56" w14:textId="77777777" w:rsidR="00B00D63" w:rsidRDefault="00B00D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4B7B38" w14:textId="77777777" w:rsidR="00B00D63" w:rsidRDefault="00DC1A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2BD01" w14:textId="77777777" w:rsidR="00B00D63" w:rsidRDefault="00DC1AAD">
            <w:pPr>
              <w:pStyle w:val="CRCoverPage"/>
              <w:spacing w:after="0"/>
              <w:jc w:val="center"/>
              <w:rPr>
                <w:b/>
                <w:caps/>
              </w:rPr>
            </w:pPr>
            <w:r>
              <w:rPr>
                <w:b/>
                <w:caps/>
              </w:rPr>
              <w:t>N</w:t>
            </w:r>
          </w:p>
        </w:tc>
        <w:tc>
          <w:tcPr>
            <w:tcW w:w="2977" w:type="dxa"/>
            <w:gridSpan w:val="4"/>
          </w:tcPr>
          <w:p w14:paraId="14D9A8E8" w14:textId="77777777" w:rsidR="00B00D63" w:rsidRDefault="00B00D63">
            <w:pPr>
              <w:pStyle w:val="CRCoverPage"/>
              <w:tabs>
                <w:tab w:val="right" w:pos="2893"/>
              </w:tabs>
              <w:spacing w:after="0"/>
            </w:pPr>
          </w:p>
        </w:tc>
        <w:tc>
          <w:tcPr>
            <w:tcW w:w="3401" w:type="dxa"/>
            <w:gridSpan w:val="3"/>
            <w:tcBorders>
              <w:right w:val="single" w:sz="4" w:space="0" w:color="auto"/>
            </w:tcBorders>
            <w:shd w:val="clear" w:color="FFFF00" w:fill="auto"/>
          </w:tcPr>
          <w:p w14:paraId="7D318D8A" w14:textId="77777777" w:rsidR="00B00D63" w:rsidRDefault="00B00D63">
            <w:pPr>
              <w:pStyle w:val="CRCoverPage"/>
              <w:spacing w:after="0"/>
              <w:ind w:left="99"/>
            </w:pPr>
          </w:p>
        </w:tc>
      </w:tr>
      <w:tr w:rsidR="00B00D63" w14:paraId="631E2D5A" w14:textId="77777777">
        <w:tc>
          <w:tcPr>
            <w:tcW w:w="2694" w:type="dxa"/>
            <w:gridSpan w:val="2"/>
            <w:tcBorders>
              <w:left w:val="single" w:sz="4" w:space="0" w:color="auto"/>
            </w:tcBorders>
          </w:tcPr>
          <w:p w14:paraId="0B5E323B" w14:textId="77777777" w:rsidR="00B00D63" w:rsidRDefault="00DC1A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B9AF84" w14:textId="77777777" w:rsidR="00B00D63" w:rsidRDefault="00B00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F29A0" w14:textId="77777777" w:rsidR="00B00D63" w:rsidRDefault="00DC1AAD">
            <w:pPr>
              <w:pStyle w:val="CRCoverPage"/>
              <w:spacing w:after="0"/>
              <w:jc w:val="center"/>
              <w:rPr>
                <w:b/>
                <w:caps/>
              </w:rPr>
            </w:pPr>
            <w:r>
              <w:rPr>
                <w:b/>
                <w:caps/>
              </w:rPr>
              <w:t>X</w:t>
            </w:r>
          </w:p>
        </w:tc>
        <w:tc>
          <w:tcPr>
            <w:tcW w:w="2977" w:type="dxa"/>
            <w:gridSpan w:val="4"/>
          </w:tcPr>
          <w:p w14:paraId="343CD4B0" w14:textId="77777777" w:rsidR="00B00D63" w:rsidRDefault="00DC1A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B83D8E" w14:textId="77777777" w:rsidR="00B00D63" w:rsidRDefault="00DC1AAD">
            <w:pPr>
              <w:pStyle w:val="CRCoverPage"/>
              <w:spacing w:after="0"/>
              <w:ind w:left="99"/>
            </w:pPr>
            <w:r>
              <w:t xml:space="preserve">TS/TR ... CR ... </w:t>
            </w:r>
          </w:p>
        </w:tc>
      </w:tr>
      <w:tr w:rsidR="00B00D63" w14:paraId="716EA11C" w14:textId="77777777">
        <w:tc>
          <w:tcPr>
            <w:tcW w:w="2694" w:type="dxa"/>
            <w:gridSpan w:val="2"/>
            <w:tcBorders>
              <w:left w:val="single" w:sz="4" w:space="0" w:color="auto"/>
            </w:tcBorders>
          </w:tcPr>
          <w:p w14:paraId="17BEBB73" w14:textId="77777777" w:rsidR="00B00D63" w:rsidRDefault="00DC1A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29F7E2" w14:textId="77777777" w:rsidR="00B00D63" w:rsidRDefault="00B00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7490E" w14:textId="77777777" w:rsidR="00B00D63" w:rsidRDefault="00DC1AAD">
            <w:pPr>
              <w:pStyle w:val="CRCoverPage"/>
              <w:spacing w:after="0"/>
              <w:jc w:val="center"/>
              <w:rPr>
                <w:b/>
                <w:caps/>
              </w:rPr>
            </w:pPr>
            <w:r>
              <w:rPr>
                <w:b/>
                <w:caps/>
              </w:rPr>
              <w:t>X</w:t>
            </w:r>
          </w:p>
        </w:tc>
        <w:tc>
          <w:tcPr>
            <w:tcW w:w="2977" w:type="dxa"/>
            <w:gridSpan w:val="4"/>
          </w:tcPr>
          <w:p w14:paraId="6C5A8183" w14:textId="77777777" w:rsidR="00B00D63" w:rsidRDefault="00DC1AAD">
            <w:pPr>
              <w:pStyle w:val="CRCoverPage"/>
              <w:spacing w:after="0"/>
            </w:pPr>
            <w:r>
              <w:t xml:space="preserve"> Test specifications</w:t>
            </w:r>
          </w:p>
        </w:tc>
        <w:tc>
          <w:tcPr>
            <w:tcW w:w="3401" w:type="dxa"/>
            <w:gridSpan w:val="3"/>
            <w:tcBorders>
              <w:right w:val="single" w:sz="4" w:space="0" w:color="auto"/>
            </w:tcBorders>
            <w:shd w:val="pct30" w:color="FFFF00" w:fill="auto"/>
          </w:tcPr>
          <w:p w14:paraId="67278037" w14:textId="77777777" w:rsidR="00B00D63" w:rsidRDefault="00DC1AAD">
            <w:pPr>
              <w:pStyle w:val="CRCoverPage"/>
              <w:spacing w:after="0"/>
              <w:ind w:left="99"/>
            </w:pPr>
            <w:r>
              <w:t xml:space="preserve">TS/TR ... CR ... </w:t>
            </w:r>
          </w:p>
        </w:tc>
      </w:tr>
      <w:tr w:rsidR="00B00D63" w14:paraId="7E633DA4" w14:textId="77777777">
        <w:tc>
          <w:tcPr>
            <w:tcW w:w="2694" w:type="dxa"/>
            <w:gridSpan w:val="2"/>
            <w:tcBorders>
              <w:left w:val="single" w:sz="4" w:space="0" w:color="auto"/>
            </w:tcBorders>
          </w:tcPr>
          <w:p w14:paraId="3C2794ED" w14:textId="77777777" w:rsidR="00B00D63" w:rsidRDefault="00DC1AA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891559" w14:textId="77777777" w:rsidR="00B00D63" w:rsidRDefault="00B00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4DB97" w14:textId="77777777" w:rsidR="00B00D63" w:rsidRDefault="00DC1AAD">
            <w:pPr>
              <w:pStyle w:val="CRCoverPage"/>
              <w:spacing w:after="0"/>
              <w:jc w:val="center"/>
              <w:rPr>
                <w:b/>
                <w:caps/>
              </w:rPr>
            </w:pPr>
            <w:r>
              <w:rPr>
                <w:b/>
                <w:caps/>
              </w:rPr>
              <w:t>X</w:t>
            </w:r>
          </w:p>
        </w:tc>
        <w:tc>
          <w:tcPr>
            <w:tcW w:w="2977" w:type="dxa"/>
            <w:gridSpan w:val="4"/>
          </w:tcPr>
          <w:p w14:paraId="6068E4AE" w14:textId="77777777" w:rsidR="00B00D63" w:rsidRDefault="00DC1AAD">
            <w:pPr>
              <w:pStyle w:val="CRCoverPage"/>
              <w:spacing w:after="0"/>
            </w:pPr>
            <w:r>
              <w:t xml:space="preserve"> O&amp;M Specifications</w:t>
            </w:r>
          </w:p>
        </w:tc>
        <w:tc>
          <w:tcPr>
            <w:tcW w:w="3401" w:type="dxa"/>
            <w:gridSpan w:val="3"/>
            <w:tcBorders>
              <w:right w:val="single" w:sz="4" w:space="0" w:color="auto"/>
            </w:tcBorders>
            <w:shd w:val="pct30" w:color="FFFF00" w:fill="auto"/>
          </w:tcPr>
          <w:p w14:paraId="3319C339" w14:textId="77777777" w:rsidR="00B00D63" w:rsidRDefault="00DC1AAD">
            <w:pPr>
              <w:pStyle w:val="CRCoverPage"/>
              <w:spacing w:after="0"/>
              <w:ind w:left="99"/>
            </w:pPr>
            <w:r>
              <w:t xml:space="preserve">TS/TR ... CR ... </w:t>
            </w:r>
          </w:p>
        </w:tc>
      </w:tr>
      <w:tr w:rsidR="00B00D63" w14:paraId="55654AC1" w14:textId="77777777">
        <w:tc>
          <w:tcPr>
            <w:tcW w:w="2694" w:type="dxa"/>
            <w:gridSpan w:val="2"/>
            <w:tcBorders>
              <w:left w:val="single" w:sz="4" w:space="0" w:color="auto"/>
            </w:tcBorders>
          </w:tcPr>
          <w:p w14:paraId="4040B7E9" w14:textId="77777777" w:rsidR="00B00D63" w:rsidRDefault="00B00D63">
            <w:pPr>
              <w:pStyle w:val="CRCoverPage"/>
              <w:spacing w:after="0"/>
              <w:rPr>
                <w:b/>
                <w:i/>
              </w:rPr>
            </w:pPr>
          </w:p>
        </w:tc>
        <w:tc>
          <w:tcPr>
            <w:tcW w:w="6946" w:type="dxa"/>
            <w:gridSpan w:val="9"/>
            <w:tcBorders>
              <w:right w:val="single" w:sz="4" w:space="0" w:color="auto"/>
            </w:tcBorders>
          </w:tcPr>
          <w:p w14:paraId="0DDC3EE3" w14:textId="77777777" w:rsidR="00B00D63" w:rsidRDefault="00B00D63">
            <w:pPr>
              <w:pStyle w:val="CRCoverPage"/>
              <w:spacing w:after="0"/>
            </w:pPr>
          </w:p>
        </w:tc>
      </w:tr>
      <w:tr w:rsidR="00B00D63" w14:paraId="27284BFB" w14:textId="77777777">
        <w:tc>
          <w:tcPr>
            <w:tcW w:w="2694" w:type="dxa"/>
            <w:gridSpan w:val="2"/>
            <w:tcBorders>
              <w:left w:val="single" w:sz="4" w:space="0" w:color="auto"/>
              <w:bottom w:val="single" w:sz="4" w:space="0" w:color="auto"/>
            </w:tcBorders>
          </w:tcPr>
          <w:p w14:paraId="29F1A21C" w14:textId="77777777" w:rsidR="00B00D63" w:rsidRDefault="00DC1A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E4D767" w14:textId="77777777" w:rsidR="00B00D63" w:rsidRDefault="00B00D63" w:rsidP="00DC1AAD">
            <w:pPr>
              <w:pStyle w:val="CRCoverPage"/>
              <w:spacing w:after="0"/>
            </w:pPr>
          </w:p>
        </w:tc>
      </w:tr>
      <w:tr w:rsidR="00B00D63" w14:paraId="361B3F32" w14:textId="77777777">
        <w:tc>
          <w:tcPr>
            <w:tcW w:w="2694" w:type="dxa"/>
            <w:gridSpan w:val="2"/>
            <w:tcBorders>
              <w:top w:val="single" w:sz="4" w:space="0" w:color="auto"/>
              <w:bottom w:val="single" w:sz="4" w:space="0" w:color="auto"/>
            </w:tcBorders>
          </w:tcPr>
          <w:p w14:paraId="4FF7B38D" w14:textId="77777777" w:rsidR="00B00D63" w:rsidRDefault="00B00D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AFFA1E" w14:textId="77777777" w:rsidR="00B00D63" w:rsidRDefault="00B00D63">
            <w:pPr>
              <w:pStyle w:val="CRCoverPage"/>
              <w:spacing w:after="0"/>
              <w:ind w:left="100"/>
              <w:rPr>
                <w:sz w:val="8"/>
                <w:szCs w:val="8"/>
              </w:rPr>
            </w:pPr>
          </w:p>
        </w:tc>
      </w:tr>
      <w:tr w:rsidR="00B00D63" w14:paraId="384140A6" w14:textId="77777777">
        <w:tc>
          <w:tcPr>
            <w:tcW w:w="2694" w:type="dxa"/>
            <w:gridSpan w:val="2"/>
            <w:tcBorders>
              <w:top w:val="single" w:sz="4" w:space="0" w:color="auto"/>
              <w:left w:val="single" w:sz="4" w:space="0" w:color="auto"/>
              <w:bottom w:val="single" w:sz="4" w:space="0" w:color="auto"/>
            </w:tcBorders>
          </w:tcPr>
          <w:p w14:paraId="4E542307" w14:textId="77777777" w:rsidR="00B00D63" w:rsidRDefault="00DC1A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0906C" w14:textId="77777777" w:rsidR="00B00D63" w:rsidRDefault="00B00D63">
            <w:pPr>
              <w:pStyle w:val="CRCoverPage"/>
              <w:spacing w:after="0"/>
              <w:ind w:left="100"/>
            </w:pPr>
          </w:p>
        </w:tc>
      </w:tr>
    </w:tbl>
    <w:p w14:paraId="3A59E9BC" w14:textId="77777777" w:rsidR="00B00D63" w:rsidRDefault="00B00D63">
      <w:pPr>
        <w:pStyle w:val="CRCoverPage"/>
        <w:spacing w:after="0"/>
        <w:rPr>
          <w:sz w:val="8"/>
          <w:szCs w:val="8"/>
        </w:rPr>
      </w:pPr>
    </w:p>
    <w:p w14:paraId="2668AB70" w14:textId="77777777" w:rsidR="00B00D63" w:rsidRDefault="00B00D63">
      <w:pPr>
        <w:spacing w:before="120" w:after="120"/>
        <w:sectPr w:rsidR="00B00D63">
          <w:headerReference w:type="even" r:id="rId16"/>
          <w:footnotePr>
            <w:numRestart w:val="eachSect"/>
          </w:footnotePr>
          <w:pgSz w:w="11907" w:h="16840"/>
          <w:pgMar w:top="1418" w:right="1134" w:bottom="1134" w:left="1134" w:header="680" w:footer="567" w:gutter="0"/>
          <w:cols w:space="720"/>
        </w:sectPr>
      </w:pPr>
    </w:p>
    <w:p w14:paraId="1885AEDF" w14:textId="77777777" w:rsidR="00DC1AAD" w:rsidRDefault="00DC1AAD" w:rsidP="00DC1AAD">
      <w:pPr>
        <w:spacing w:before="120" w:after="120"/>
        <w:rPr>
          <w:sz w:val="28"/>
          <w:szCs w:val="28"/>
        </w:rPr>
      </w:pPr>
      <w:r>
        <w:rPr>
          <w:sz w:val="28"/>
          <w:szCs w:val="28"/>
        </w:rPr>
        <w:lastRenderedPageBreak/>
        <w:t>8.1 Random access preamble</w:t>
      </w:r>
    </w:p>
    <w:p w14:paraId="5B9269EA" w14:textId="77777777" w:rsidR="00DC1AAD" w:rsidRPr="00C87601" w:rsidRDefault="00DC1AAD" w:rsidP="00DC1AAD">
      <w:pPr>
        <w:snapToGrid w:val="0"/>
        <w:spacing w:before="120" w:after="120"/>
        <w:jc w:val="center"/>
        <w:rPr>
          <w:sz w:val="28"/>
          <w:szCs w:val="28"/>
        </w:rPr>
      </w:pPr>
      <w:r w:rsidRPr="008739A8">
        <w:rPr>
          <w:color w:val="FF0000"/>
          <w:szCs w:val="21"/>
        </w:rPr>
        <w:t>*** Unchanged parts are omitted ***</w:t>
      </w:r>
    </w:p>
    <w:p w14:paraId="1AF62C19" w14:textId="77777777" w:rsidR="00DC1AAD" w:rsidRPr="007F4967" w:rsidRDefault="00DC1AAD" w:rsidP="00DC1AAD">
      <w:pPr>
        <w:spacing w:before="120" w:after="120"/>
        <w:rPr>
          <w:szCs w:val="21"/>
        </w:rPr>
      </w:pPr>
      <w:r w:rsidRPr="007F4967">
        <w:rPr>
          <w:szCs w:val="21"/>
        </w:rPr>
        <w:t>For a PRACH transmission triggered by higher layers, if ssb-ResourceList is provided, the PRACH mask index is indicated by ra-ssb-OccasionMaskIndex which indicates the PRACH occasions for the PRACH transmission where the PRACH occasions are associated with the selected SS/PBCH block index.</w:t>
      </w:r>
    </w:p>
    <w:p w14:paraId="710678BF" w14:textId="77777777" w:rsidR="00DC1AAD" w:rsidRDefault="00DC1AAD" w:rsidP="00DC1AAD">
      <w:pPr>
        <w:spacing w:before="120" w:after="120"/>
        <w:rPr>
          <w:szCs w:val="21"/>
        </w:rPr>
      </w:pPr>
      <w:r w:rsidRPr="007F4967">
        <w:rPr>
          <w:szCs w:val="21"/>
        </w:rPr>
        <w:t xml:space="preserve">The PRACH occasions are mapped consecutively per corresponding SS/PBCH block index. The indexing of the PRACH occasion indicated by the mask index value is reset per mapping cycle of consecutive PRACH occasions per SS/PBCH block index. </w:t>
      </w:r>
      <w:r w:rsidRPr="00B94DA0">
        <w:rPr>
          <w:rStyle w:val="ui-provider"/>
          <w:color w:val="FF0000"/>
          <w:u w:val="single"/>
        </w:rPr>
        <w:t>For a PRACH transmission other than a PRACH transmission with preamble repetitions,</w:t>
      </w:r>
      <w:r>
        <w:rPr>
          <w:rStyle w:val="ui-provider"/>
          <w:color w:val="FF0000"/>
          <w:u w:val="single"/>
        </w:rPr>
        <w:t xml:space="preserve"> </w:t>
      </w:r>
      <w:r w:rsidRPr="00B94DA0">
        <w:rPr>
          <w:strike/>
          <w:color w:val="FF0000"/>
          <w:szCs w:val="21"/>
        </w:rPr>
        <w:t>T</w:t>
      </w:r>
      <w:r w:rsidRPr="00B94DA0">
        <w:rPr>
          <w:color w:val="FF0000"/>
          <w:szCs w:val="21"/>
        </w:rPr>
        <w:t>t</w:t>
      </w:r>
      <w:r w:rsidRPr="007F4967">
        <w:rPr>
          <w:szCs w:val="21"/>
        </w:rPr>
        <w:t xml:space="preserve">he UE selects </w:t>
      </w:r>
      <w:r w:rsidRPr="00B94DA0">
        <w:rPr>
          <w:strike/>
          <w:color w:val="FF0000"/>
          <w:szCs w:val="21"/>
        </w:rPr>
        <w:t xml:space="preserve">for a PRACH transmission </w:t>
      </w:r>
      <w:r w:rsidRPr="007F4967">
        <w:rPr>
          <w:szCs w:val="21"/>
        </w:rPr>
        <w:t>the PRACH occasion indicated by PRACH mask index value for the indicated SS/PBCH block index in the first available mapping cycle.</w:t>
      </w:r>
    </w:p>
    <w:p w14:paraId="20532409" w14:textId="77777777" w:rsidR="002E3D5E" w:rsidRDefault="00DC1AAD" w:rsidP="002E3D5E">
      <w:pPr>
        <w:spacing w:before="120" w:after="120"/>
        <w:jc w:val="center"/>
        <w:rPr>
          <w:b/>
          <w:color w:val="FF0000"/>
        </w:rPr>
      </w:pPr>
      <w:r>
        <w:rPr>
          <w:color w:val="FF0000"/>
          <w:szCs w:val="21"/>
        </w:rPr>
        <w:t>*** Unchanged parts are omitted ***</w:t>
      </w:r>
    </w:p>
    <w:p w14:paraId="5A8FC333" w14:textId="6BFBF51C" w:rsidR="00B00D63" w:rsidRPr="004B1249" w:rsidRDefault="00B00D63" w:rsidP="002E3D5E">
      <w:pPr>
        <w:pStyle w:val="CRCoverPage"/>
        <w:rPr>
          <w:lang w:val="en-US"/>
        </w:rPr>
      </w:pPr>
    </w:p>
    <w:sectPr w:rsidR="00B00D63" w:rsidRPr="004B1249" w:rsidSect="00BE43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644F1" w14:textId="77777777" w:rsidR="00B00D63" w:rsidRDefault="00DC1AAD">
      <w:pPr>
        <w:spacing w:before="120" w:after="120"/>
      </w:pPr>
      <w:r>
        <w:separator/>
      </w:r>
    </w:p>
  </w:endnote>
  <w:endnote w:type="continuationSeparator" w:id="0">
    <w:p w14:paraId="6A5C5DFF" w14:textId="77777777" w:rsidR="00B00D63" w:rsidRDefault="00DC1AAD">
      <w:pPr>
        <w:spacing w:before="120" w:after="120"/>
      </w:pPr>
      <w:r>
        <w:continuationSeparator/>
      </w:r>
    </w:p>
  </w:endnote>
  <w:endnote w:type="continuationNotice" w:id="1">
    <w:p w14:paraId="2A420C13" w14:textId="77777777" w:rsidR="002F528B" w:rsidRDefault="002F528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549B4" w14:textId="77777777" w:rsidR="00B00D63" w:rsidRDefault="00DC1AAD">
      <w:pPr>
        <w:spacing w:before="120" w:after="120"/>
      </w:pPr>
      <w:r>
        <w:separator/>
      </w:r>
    </w:p>
  </w:footnote>
  <w:footnote w:type="continuationSeparator" w:id="0">
    <w:p w14:paraId="422C3319" w14:textId="77777777" w:rsidR="00B00D63" w:rsidRDefault="00DC1AAD">
      <w:pPr>
        <w:spacing w:before="120" w:after="120"/>
      </w:pPr>
      <w:r>
        <w:continuationSeparator/>
      </w:r>
    </w:p>
  </w:footnote>
  <w:footnote w:type="continuationNotice" w:id="1">
    <w:p w14:paraId="0AAC6C34" w14:textId="77777777" w:rsidR="002F528B" w:rsidRDefault="002F528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2F6F" w14:textId="77777777" w:rsidR="00B00D63" w:rsidRDefault="00DC1AAD">
    <w:pPr>
      <w:spacing w:before="120" w:after="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4666EE"/>
    <w:multiLevelType w:val="singleLevel"/>
    <w:tmpl w:val="A14666EE"/>
    <w:lvl w:ilvl="0">
      <w:start w:val="1"/>
      <w:numFmt w:val="lowerRoman"/>
      <w:lvlText w:val="%1"/>
      <w:lvlJc w:val="left"/>
      <w:pPr>
        <w:tabs>
          <w:tab w:val="left" w:pos="807"/>
        </w:tabs>
        <w:ind w:left="420" w:firstLine="0"/>
      </w:pPr>
      <w:rPr>
        <w:rFonts w:ascii="Times New Roman" w:eastAsia="SimSun" w:hAnsi="Times New Roman" w:cs="Times New Roman" w:hint="default"/>
        <w:i/>
        <w:iCs/>
      </w:rPr>
    </w:lvl>
  </w:abstractNum>
  <w:abstractNum w:abstractNumId="1" w15:restartNumberingAfterBreak="0">
    <w:nsid w:val="AB34B193"/>
    <w:multiLevelType w:val="singleLevel"/>
    <w:tmpl w:val="AB34B193"/>
    <w:lvl w:ilvl="0">
      <w:start w:val="1"/>
      <w:numFmt w:val="decimal"/>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2" w15:restartNumberingAfterBreak="0">
    <w:nsid w:val="BD0CA652"/>
    <w:multiLevelType w:val="multilevel"/>
    <w:tmpl w:val="BD0CA652"/>
    <w:lvl w:ilvl="0">
      <w:start w:val="1"/>
      <w:numFmt w:val="decim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9" w15:restartNumberingAfterBreak="0">
    <w:nsid w:val="0BF5578D"/>
    <w:multiLevelType w:val="hybridMultilevel"/>
    <w:tmpl w:val="00B8F3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317480"/>
    <w:multiLevelType w:val="hybridMultilevel"/>
    <w:tmpl w:val="F3BE7430"/>
    <w:lvl w:ilvl="0" w:tplc="040C000F">
      <w:start w:val="1"/>
      <w:numFmt w:val="decimal"/>
      <w:lvlText w:val="%1."/>
      <w:lvlJc w:val="left"/>
      <w:pPr>
        <w:ind w:left="928" w:hanging="360"/>
      </w:pPr>
    </w:lvl>
    <w:lvl w:ilvl="1" w:tplc="040C0001">
      <w:start w:val="1"/>
      <w:numFmt w:val="bullet"/>
      <w:lvlText w:val=""/>
      <w:lvlJc w:val="left"/>
      <w:pPr>
        <w:ind w:left="720" w:hanging="360"/>
      </w:pPr>
      <w:rPr>
        <w:rFonts w:ascii="Symbol" w:hAnsi="Symbol" w:hint="default"/>
      </w:rPr>
    </w:lvl>
    <w:lvl w:ilvl="2" w:tplc="040C001B">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12" w15:restartNumberingAfterBreak="0">
    <w:nsid w:val="1E9E3F0D"/>
    <w:multiLevelType w:val="multilevel"/>
    <w:tmpl w:val="1E9E3F0D"/>
    <w:lvl w:ilvl="0">
      <w:start w:val="1"/>
      <w:numFmt w:val="decimal"/>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1D7FC1"/>
    <w:multiLevelType w:val="hybridMultilevel"/>
    <w:tmpl w:val="37342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C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6C7687"/>
    <w:multiLevelType w:val="hybridMultilevel"/>
    <w:tmpl w:val="EB5857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3FCA2C8"/>
    <w:multiLevelType w:val="singleLevel"/>
    <w:tmpl w:val="43FCA2C8"/>
    <w:lvl w:ilvl="0">
      <w:start w:val="1"/>
      <w:numFmt w:val="lowerRoman"/>
      <w:lvlText w:val="%1"/>
      <w:lvlJc w:val="left"/>
      <w:pPr>
        <w:tabs>
          <w:tab w:val="left" w:pos="807"/>
        </w:tabs>
        <w:ind w:left="420" w:firstLine="0"/>
      </w:pPr>
      <w:rPr>
        <w:rFonts w:ascii="Times New Roman" w:eastAsia="SimSun" w:hAnsi="Times New Roman" w:cs="Times New Roman" w:hint="default"/>
        <w:i/>
        <w:iCs/>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9D4ACE"/>
    <w:multiLevelType w:val="hybridMultilevel"/>
    <w:tmpl w:val="12BE4C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D86B1A"/>
    <w:multiLevelType w:val="hybridMultilevel"/>
    <w:tmpl w:val="37B2F4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906505B"/>
    <w:multiLevelType w:val="hybridMultilevel"/>
    <w:tmpl w:val="F9FAB358"/>
    <w:lvl w:ilvl="0" w:tplc="D2048B56">
      <w:start w:val="54"/>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C436CD"/>
    <w:multiLevelType w:val="singleLevel"/>
    <w:tmpl w:val="7DC436CD"/>
    <w:lvl w:ilvl="0">
      <w:start w:val="1"/>
      <w:numFmt w:val="bullet"/>
      <w:lvlText w:val="•"/>
      <w:lvlJc w:val="left"/>
      <w:pPr>
        <w:tabs>
          <w:tab w:val="left" w:pos="420"/>
        </w:tabs>
        <w:ind w:left="420" w:hanging="378"/>
      </w:pPr>
      <w:rPr>
        <w:rFonts w:ascii="Arial" w:hAnsi="Arial" w:cs="Arial"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99648410">
    <w:abstractNumId w:val="8"/>
  </w:num>
  <w:num w:numId="2" w16cid:durableId="1739282910">
    <w:abstractNumId w:val="1"/>
  </w:num>
  <w:num w:numId="3" w16cid:durableId="17318975">
    <w:abstractNumId w:val="2"/>
  </w:num>
  <w:num w:numId="4" w16cid:durableId="463041463">
    <w:abstractNumId w:val="40"/>
  </w:num>
  <w:num w:numId="5" w16cid:durableId="1138913813">
    <w:abstractNumId w:val="0"/>
  </w:num>
  <w:num w:numId="6" w16cid:durableId="79720954">
    <w:abstractNumId w:val="25"/>
  </w:num>
  <w:num w:numId="7" w16cid:durableId="1858157577">
    <w:abstractNumId w:val="21"/>
  </w:num>
  <w:num w:numId="8" w16cid:durableId="595141422">
    <w:abstractNumId w:val="12"/>
  </w:num>
  <w:num w:numId="9" w16cid:durableId="1542596735">
    <w:abstractNumId w:val="29"/>
  </w:num>
  <w:num w:numId="10" w16cid:durableId="1779788018">
    <w:abstractNumId w:val="22"/>
  </w:num>
  <w:num w:numId="11" w16cid:durableId="684945126">
    <w:abstractNumId w:val="20"/>
  </w:num>
  <w:num w:numId="12" w16cid:durableId="1976175196">
    <w:abstractNumId w:val="6"/>
  </w:num>
  <w:num w:numId="13" w16cid:durableId="1616908296">
    <w:abstractNumId w:val="13"/>
  </w:num>
  <w:num w:numId="14" w16cid:durableId="150996601">
    <w:abstractNumId w:val="3"/>
    <w:lvlOverride w:ilvl="0">
      <w:startOverride w:val="1"/>
    </w:lvlOverride>
  </w:num>
  <w:num w:numId="15" w16cid:durableId="1288974688">
    <w:abstractNumId w:val="7"/>
    <w:lvlOverride w:ilvl="0">
      <w:startOverride w:val="1"/>
    </w:lvlOverride>
  </w:num>
  <w:num w:numId="16" w16cid:durableId="10165422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8437452">
    <w:abstractNumId w:val="41"/>
  </w:num>
  <w:num w:numId="18" w16cid:durableId="518008053">
    <w:abstractNumId w:val="30"/>
  </w:num>
  <w:num w:numId="19" w16cid:durableId="1674800080">
    <w:abstractNumId w:val="38"/>
  </w:num>
  <w:num w:numId="20" w16cid:durableId="927470057">
    <w:abstractNumId w:val="22"/>
    <w:lvlOverride w:ilvl="0">
      <w:startOverride w:val="1"/>
    </w:lvlOverride>
  </w:num>
  <w:num w:numId="21" w16cid:durableId="1550190420">
    <w:abstractNumId w:val="34"/>
  </w:num>
  <w:num w:numId="22" w16cid:durableId="10880392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1663367">
    <w:abstractNumId w:val="16"/>
  </w:num>
  <w:num w:numId="24" w16cid:durableId="381829555">
    <w:abstractNumId w:val="5"/>
  </w:num>
  <w:num w:numId="25" w16cid:durableId="2017077969">
    <w:abstractNumId w:val="37"/>
  </w:num>
  <w:num w:numId="26" w16cid:durableId="9379116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2910989">
    <w:abstractNumId w:val="33"/>
    <w:lvlOverride w:ilvl="0">
      <w:startOverride w:val="1"/>
    </w:lvlOverride>
  </w:num>
  <w:num w:numId="28" w16cid:durableId="2084331164">
    <w:abstractNumId w:val="39"/>
  </w:num>
  <w:num w:numId="29" w16cid:durableId="1575814434">
    <w:abstractNumId w:val="26"/>
    <w:lvlOverride w:ilvl="0">
      <w:startOverride w:val="1"/>
    </w:lvlOverride>
    <w:lvlOverride w:ilvl="1"/>
    <w:lvlOverride w:ilvl="2"/>
    <w:lvlOverride w:ilvl="3"/>
    <w:lvlOverride w:ilvl="4"/>
    <w:lvlOverride w:ilvl="5"/>
    <w:lvlOverride w:ilvl="6"/>
    <w:lvlOverride w:ilvl="7"/>
    <w:lvlOverride w:ilvl="8"/>
  </w:num>
  <w:num w:numId="30" w16cid:durableId="1025251904">
    <w:abstractNumId w:val="18"/>
  </w:num>
  <w:num w:numId="31" w16cid:durableId="1593511077">
    <w:abstractNumId w:val="19"/>
  </w:num>
  <w:num w:numId="32" w16cid:durableId="1350981926">
    <w:abstractNumId w:val="15"/>
  </w:num>
  <w:num w:numId="33" w16cid:durableId="1674406965">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915819840">
    <w:abstractNumId w:val="10"/>
  </w:num>
  <w:num w:numId="35" w16cid:durableId="1405033113">
    <w:abstractNumId w:val="4"/>
  </w:num>
  <w:num w:numId="36" w16cid:durableId="161894390">
    <w:abstractNumId w:val="17"/>
  </w:num>
  <w:num w:numId="37" w16cid:durableId="630749506">
    <w:abstractNumId w:val="31"/>
  </w:num>
  <w:num w:numId="38" w16cid:durableId="352925059">
    <w:abstractNumId w:val="11"/>
  </w:num>
  <w:num w:numId="39" w16cid:durableId="1928877744">
    <w:abstractNumId w:val="35"/>
  </w:num>
  <w:num w:numId="40" w16cid:durableId="2138864753">
    <w:abstractNumId w:val="24"/>
  </w:num>
  <w:num w:numId="41" w16cid:durableId="125589388">
    <w:abstractNumId w:val="36"/>
  </w:num>
  <w:num w:numId="42" w16cid:durableId="1969359982">
    <w:abstractNumId w:val="14"/>
  </w:num>
  <w:num w:numId="43" w16cid:durableId="11999001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6B"/>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9F1"/>
    <w:rsid w:val="00004AC8"/>
    <w:rsid w:val="00004C9A"/>
    <w:rsid w:val="000052D0"/>
    <w:rsid w:val="000053BA"/>
    <w:rsid w:val="00005694"/>
    <w:rsid w:val="0000583F"/>
    <w:rsid w:val="00005D98"/>
    <w:rsid w:val="00005E31"/>
    <w:rsid w:val="00006055"/>
    <w:rsid w:val="00006684"/>
    <w:rsid w:val="00006891"/>
    <w:rsid w:val="000068ED"/>
    <w:rsid w:val="00006A49"/>
    <w:rsid w:val="00006A5F"/>
    <w:rsid w:val="00006AD4"/>
    <w:rsid w:val="00006CB9"/>
    <w:rsid w:val="00006EE9"/>
    <w:rsid w:val="000070C1"/>
    <w:rsid w:val="000074C4"/>
    <w:rsid w:val="0000782C"/>
    <w:rsid w:val="000079A6"/>
    <w:rsid w:val="00007C3C"/>
    <w:rsid w:val="00007C78"/>
    <w:rsid w:val="000103FB"/>
    <w:rsid w:val="00010896"/>
    <w:rsid w:val="00010BE7"/>
    <w:rsid w:val="00010E2C"/>
    <w:rsid w:val="000111DC"/>
    <w:rsid w:val="00011BB2"/>
    <w:rsid w:val="00011DC6"/>
    <w:rsid w:val="00012083"/>
    <w:rsid w:val="000123F7"/>
    <w:rsid w:val="00012477"/>
    <w:rsid w:val="000124B1"/>
    <w:rsid w:val="00012505"/>
    <w:rsid w:val="00012685"/>
    <w:rsid w:val="0001295C"/>
    <w:rsid w:val="00012990"/>
    <w:rsid w:val="00012AB0"/>
    <w:rsid w:val="00012C4F"/>
    <w:rsid w:val="000130C0"/>
    <w:rsid w:val="000131D1"/>
    <w:rsid w:val="0001338F"/>
    <w:rsid w:val="00013422"/>
    <w:rsid w:val="00013455"/>
    <w:rsid w:val="000134E3"/>
    <w:rsid w:val="000135C2"/>
    <w:rsid w:val="00013632"/>
    <w:rsid w:val="000137E8"/>
    <w:rsid w:val="000138A6"/>
    <w:rsid w:val="00013F5E"/>
    <w:rsid w:val="0001403F"/>
    <w:rsid w:val="000144E6"/>
    <w:rsid w:val="00014529"/>
    <w:rsid w:val="00014688"/>
    <w:rsid w:val="0001487F"/>
    <w:rsid w:val="00014F35"/>
    <w:rsid w:val="0001507B"/>
    <w:rsid w:val="00015449"/>
    <w:rsid w:val="000154E7"/>
    <w:rsid w:val="000155F1"/>
    <w:rsid w:val="00015807"/>
    <w:rsid w:val="00015B2B"/>
    <w:rsid w:val="00015B42"/>
    <w:rsid w:val="00015D0F"/>
    <w:rsid w:val="00015F42"/>
    <w:rsid w:val="00015F98"/>
    <w:rsid w:val="0001664B"/>
    <w:rsid w:val="000166AC"/>
    <w:rsid w:val="00016734"/>
    <w:rsid w:val="000167C0"/>
    <w:rsid w:val="0001693B"/>
    <w:rsid w:val="000169F3"/>
    <w:rsid w:val="000170A6"/>
    <w:rsid w:val="00017301"/>
    <w:rsid w:val="00017B7F"/>
    <w:rsid w:val="00017EDA"/>
    <w:rsid w:val="00017EE8"/>
    <w:rsid w:val="0002056E"/>
    <w:rsid w:val="000212A5"/>
    <w:rsid w:val="000213DC"/>
    <w:rsid w:val="0002197B"/>
    <w:rsid w:val="00021993"/>
    <w:rsid w:val="00021B2C"/>
    <w:rsid w:val="0002289F"/>
    <w:rsid w:val="00022B8C"/>
    <w:rsid w:val="000230A9"/>
    <w:rsid w:val="000232B5"/>
    <w:rsid w:val="00023502"/>
    <w:rsid w:val="00023742"/>
    <w:rsid w:val="00023B3F"/>
    <w:rsid w:val="0002483E"/>
    <w:rsid w:val="00024AEF"/>
    <w:rsid w:val="00024BFB"/>
    <w:rsid w:val="00024D72"/>
    <w:rsid w:val="00024EF1"/>
    <w:rsid w:val="00025601"/>
    <w:rsid w:val="0002581F"/>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B0"/>
    <w:rsid w:val="000314CD"/>
    <w:rsid w:val="000319F7"/>
    <w:rsid w:val="00031B23"/>
    <w:rsid w:val="00032672"/>
    <w:rsid w:val="00032711"/>
    <w:rsid w:val="0003271A"/>
    <w:rsid w:val="00032830"/>
    <w:rsid w:val="00032C49"/>
    <w:rsid w:val="00033013"/>
    <w:rsid w:val="0003332B"/>
    <w:rsid w:val="00033544"/>
    <w:rsid w:val="00033C37"/>
    <w:rsid w:val="00033D85"/>
    <w:rsid w:val="00034404"/>
    <w:rsid w:val="0003479E"/>
    <w:rsid w:val="00034A20"/>
    <w:rsid w:val="00034FD1"/>
    <w:rsid w:val="0003527F"/>
    <w:rsid w:val="00035324"/>
    <w:rsid w:val="00035691"/>
    <w:rsid w:val="0003573A"/>
    <w:rsid w:val="000358FE"/>
    <w:rsid w:val="00036C02"/>
    <w:rsid w:val="00036E40"/>
    <w:rsid w:val="000375B5"/>
    <w:rsid w:val="0003767C"/>
    <w:rsid w:val="00037C8B"/>
    <w:rsid w:val="00037E89"/>
    <w:rsid w:val="00037EAB"/>
    <w:rsid w:val="00040201"/>
    <w:rsid w:val="00040438"/>
    <w:rsid w:val="000405AA"/>
    <w:rsid w:val="00040CF7"/>
    <w:rsid w:val="00040F4F"/>
    <w:rsid w:val="0004124A"/>
    <w:rsid w:val="0004132D"/>
    <w:rsid w:val="00041525"/>
    <w:rsid w:val="000415B4"/>
    <w:rsid w:val="00041AA8"/>
    <w:rsid w:val="00041C9D"/>
    <w:rsid w:val="00041EDD"/>
    <w:rsid w:val="0004221E"/>
    <w:rsid w:val="00042268"/>
    <w:rsid w:val="0004234E"/>
    <w:rsid w:val="000424BA"/>
    <w:rsid w:val="00042624"/>
    <w:rsid w:val="0004284B"/>
    <w:rsid w:val="00042D72"/>
    <w:rsid w:val="00043056"/>
    <w:rsid w:val="000431B9"/>
    <w:rsid w:val="00043E7D"/>
    <w:rsid w:val="0004406E"/>
    <w:rsid w:val="00044B01"/>
    <w:rsid w:val="00044CFA"/>
    <w:rsid w:val="000452DB"/>
    <w:rsid w:val="000459C7"/>
    <w:rsid w:val="00045EF1"/>
    <w:rsid w:val="0004613B"/>
    <w:rsid w:val="00046630"/>
    <w:rsid w:val="0004697D"/>
    <w:rsid w:val="00046C80"/>
    <w:rsid w:val="00046D9E"/>
    <w:rsid w:val="000474CA"/>
    <w:rsid w:val="000479F7"/>
    <w:rsid w:val="00047ED6"/>
    <w:rsid w:val="00050112"/>
    <w:rsid w:val="00050221"/>
    <w:rsid w:val="00050276"/>
    <w:rsid w:val="00050466"/>
    <w:rsid w:val="000505CC"/>
    <w:rsid w:val="00050D00"/>
    <w:rsid w:val="00050E34"/>
    <w:rsid w:val="000510FA"/>
    <w:rsid w:val="000511F9"/>
    <w:rsid w:val="00051B32"/>
    <w:rsid w:val="00051FD1"/>
    <w:rsid w:val="000522F5"/>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98C"/>
    <w:rsid w:val="00055C24"/>
    <w:rsid w:val="00056373"/>
    <w:rsid w:val="00056399"/>
    <w:rsid w:val="00056544"/>
    <w:rsid w:val="00056933"/>
    <w:rsid w:val="000575DA"/>
    <w:rsid w:val="00057608"/>
    <w:rsid w:val="00057ADE"/>
    <w:rsid w:val="00057DFD"/>
    <w:rsid w:val="00060315"/>
    <w:rsid w:val="000604C7"/>
    <w:rsid w:val="00060D8E"/>
    <w:rsid w:val="00061808"/>
    <w:rsid w:val="00061A27"/>
    <w:rsid w:val="00061BFF"/>
    <w:rsid w:val="00061D06"/>
    <w:rsid w:val="00062159"/>
    <w:rsid w:val="000628BD"/>
    <w:rsid w:val="00062C65"/>
    <w:rsid w:val="00062E56"/>
    <w:rsid w:val="00062FA6"/>
    <w:rsid w:val="000634FB"/>
    <w:rsid w:val="000635AF"/>
    <w:rsid w:val="000639BD"/>
    <w:rsid w:val="00063C90"/>
    <w:rsid w:val="00063D55"/>
    <w:rsid w:val="00063D9E"/>
    <w:rsid w:val="0006422F"/>
    <w:rsid w:val="00064793"/>
    <w:rsid w:val="00064AD3"/>
    <w:rsid w:val="00064AE0"/>
    <w:rsid w:val="00064B1B"/>
    <w:rsid w:val="00065047"/>
    <w:rsid w:val="00065088"/>
    <w:rsid w:val="000652D3"/>
    <w:rsid w:val="000653B1"/>
    <w:rsid w:val="0006544A"/>
    <w:rsid w:val="000654A0"/>
    <w:rsid w:val="000655FC"/>
    <w:rsid w:val="000659FC"/>
    <w:rsid w:val="00065E94"/>
    <w:rsid w:val="000663A0"/>
    <w:rsid w:val="00066719"/>
    <w:rsid w:val="0006682D"/>
    <w:rsid w:val="00067027"/>
    <w:rsid w:val="00067043"/>
    <w:rsid w:val="000674AD"/>
    <w:rsid w:val="000676CE"/>
    <w:rsid w:val="00067D23"/>
    <w:rsid w:val="00067E39"/>
    <w:rsid w:val="00067FF6"/>
    <w:rsid w:val="000701AD"/>
    <w:rsid w:val="0007075A"/>
    <w:rsid w:val="000707CA"/>
    <w:rsid w:val="00070838"/>
    <w:rsid w:val="00070977"/>
    <w:rsid w:val="00070D21"/>
    <w:rsid w:val="000712FC"/>
    <w:rsid w:val="00071333"/>
    <w:rsid w:val="0007154A"/>
    <w:rsid w:val="000717FB"/>
    <w:rsid w:val="000719BF"/>
    <w:rsid w:val="0007208A"/>
    <w:rsid w:val="0007213C"/>
    <w:rsid w:val="00072673"/>
    <w:rsid w:val="00072BBA"/>
    <w:rsid w:val="00072E06"/>
    <w:rsid w:val="00072FF5"/>
    <w:rsid w:val="000730DC"/>
    <w:rsid w:val="00073170"/>
    <w:rsid w:val="0007374A"/>
    <w:rsid w:val="00073B72"/>
    <w:rsid w:val="00074336"/>
    <w:rsid w:val="000746BB"/>
    <w:rsid w:val="000748E1"/>
    <w:rsid w:val="00074B6C"/>
    <w:rsid w:val="00074EAC"/>
    <w:rsid w:val="000751C7"/>
    <w:rsid w:val="0007536D"/>
    <w:rsid w:val="000756AB"/>
    <w:rsid w:val="00075965"/>
    <w:rsid w:val="00075B0D"/>
    <w:rsid w:val="00075FDA"/>
    <w:rsid w:val="00076386"/>
    <w:rsid w:val="000765CE"/>
    <w:rsid w:val="000766CA"/>
    <w:rsid w:val="00076AA8"/>
    <w:rsid w:val="00076D82"/>
    <w:rsid w:val="00077206"/>
    <w:rsid w:val="00077BDA"/>
    <w:rsid w:val="00080044"/>
    <w:rsid w:val="0008075E"/>
    <w:rsid w:val="000810CD"/>
    <w:rsid w:val="000812A3"/>
    <w:rsid w:val="00081C0E"/>
    <w:rsid w:val="00081EC2"/>
    <w:rsid w:val="00082154"/>
    <w:rsid w:val="000826AE"/>
    <w:rsid w:val="0008298B"/>
    <w:rsid w:val="00082ECC"/>
    <w:rsid w:val="00083800"/>
    <w:rsid w:val="00083F14"/>
    <w:rsid w:val="00083F63"/>
    <w:rsid w:val="000841C7"/>
    <w:rsid w:val="00084A65"/>
    <w:rsid w:val="00084E0A"/>
    <w:rsid w:val="000852A2"/>
    <w:rsid w:val="0008559A"/>
    <w:rsid w:val="000855E7"/>
    <w:rsid w:val="00085B1D"/>
    <w:rsid w:val="00085DE4"/>
    <w:rsid w:val="0008612C"/>
    <w:rsid w:val="000864EE"/>
    <w:rsid w:val="0008653B"/>
    <w:rsid w:val="000866E1"/>
    <w:rsid w:val="0008694A"/>
    <w:rsid w:val="0008E5D8"/>
    <w:rsid w:val="000902C2"/>
    <w:rsid w:val="00090920"/>
    <w:rsid w:val="00090AE9"/>
    <w:rsid w:val="00090DBD"/>
    <w:rsid w:val="00090F1D"/>
    <w:rsid w:val="00091093"/>
    <w:rsid w:val="00091211"/>
    <w:rsid w:val="00091383"/>
    <w:rsid w:val="000919EE"/>
    <w:rsid w:val="00091A09"/>
    <w:rsid w:val="00091A92"/>
    <w:rsid w:val="00092062"/>
    <w:rsid w:val="000921D7"/>
    <w:rsid w:val="000921FF"/>
    <w:rsid w:val="000923B1"/>
    <w:rsid w:val="00092B1F"/>
    <w:rsid w:val="00092C28"/>
    <w:rsid w:val="00092C62"/>
    <w:rsid w:val="00092CA3"/>
    <w:rsid w:val="00092E00"/>
    <w:rsid w:val="000932B4"/>
    <w:rsid w:val="00093C49"/>
    <w:rsid w:val="00093E1D"/>
    <w:rsid w:val="000949EB"/>
    <w:rsid w:val="000952AB"/>
    <w:rsid w:val="00095A80"/>
    <w:rsid w:val="00096043"/>
    <w:rsid w:val="000962F0"/>
    <w:rsid w:val="00096F86"/>
    <w:rsid w:val="000973E1"/>
    <w:rsid w:val="00097640"/>
    <w:rsid w:val="00097AA0"/>
    <w:rsid w:val="00097C54"/>
    <w:rsid w:val="00097D08"/>
    <w:rsid w:val="00097E6E"/>
    <w:rsid w:val="000A008A"/>
    <w:rsid w:val="000A09D4"/>
    <w:rsid w:val="000A0B7C"/>
    <w:rsid w:val="000A0C7A"/>
    <w:rsid w:val="000A0E4C"/>
    <w:rsid w:val="000A1402"/>
    <w:rsid w:val="000A1531"/>
    <w:rsid w:val="000A1D81"/>
    <w:rsid w:val="000A20BA"/>
    <w:rsid w:val="000A262C"/>
    <w:rsid w:val="000A2860"/>
    <w:rsid w:val="000A28BD"/>
    <w:rsid w:val="000A2981"/>
    <w:rsid w:val="000A3C8D"/>
    <w:rsid w:val="000A3D7C"/>
    <w:rsid w:val="000A3DFA"/>
    <w:rsid w:val="000A3DFE"/>
    <w:rsid w:val="000A3FCB"/>
    <w:rsid w:val="000A40EC"/>
    <w:rsid w:val="000A47F2"/>
    <w:rsid w:val="000A4E1B"/>
    <w:rsid w:val="000A4FA6"/>
    <w:rsid w:val="000A54EE"/>
    <w:rsid w:val="000A602B"/>
    <w:rsid w:val="000A6347"/>
    <w:rsid w:val="000A638E"/>
    <w:rsid w:val="000A68F4"/>
    <w:rsid w:val="000A6959"/>
    <w:rsid w:val="000A6A23"/>
    <w:rsid w:val="000A6A48"/>
    <w:rsid w:val="000A6C11"/>
    <w:rsid w:val="000A7493"/>
    <w:rsid w:val="000A75DD"/>
    <w:rsid w:val="000A7A9B"/>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2EBA"/>
    <w:rsid w:val="000B3157"/>
    <w:rsid w:val="000B33CB"/>
    <w:rsid w:val="000B3B4E"/>
    <w:rsid w:val="000B3B91"/>
    <w:rsid w:val="000B3C58"/>
    <w:rsid w:val="000B3CF9"/>
    <w:rsid w:val="000B4207"/>
    <w:rsid w:val="000B4275"/>
    <w:rsid w:val="000B42EB"/>
    <w:rsid w:val="000B447C"/>
    <w:rsid w:val="000B4746"/>
    <w:rsid w:val="000B4B1B"/>
    <w:rsid w:val="000B4D55"/>
    <w:rsid w:val="000B4DDA"/>
    <w:rsid w:val="000B50C3"/>
    <w:rsid w:val="000B540C"/>
    <w:rsid w:val="000B58DF"/>
    <w:rsid w:val="000B5AC9"/>
    <w:rsid w:val="000B5F0A"/>
    <w:rsid w:val="000B5FBC"/>
    <w:rsid w:val="000B62B7"/>
    <w:rsid w:val="000B64BE"/>
    <w:rsid w:val="000B67F6"/>
    <w:rsid w:val="000B6A6B"/>
    <w:rsid w:val="000B6D1E"/>
    <w:rsid w:val="000B6D65"/>
    <w:rsid w:val="000B7171"/>
    <w:rsid w:val="000B743C"/>
    <w:rsid w:val="000B7E33"/>
    <w:rsid w:val="000C0180"/>
    <w:rsid w:val="000C01A0"/>
    <w:rsid w:val="000C0493"/>
    <w:rsid w:val="000C07FB"/>
    <w:rsid w:val="000C090F"/>
    <w:rsid w:val="000C0D59"/>
    <w:rsid w:val="000C1966"/>
    <w:rsid w:val="000C1B80"/>
    <w:rsid w:val="000C1D59"/>
    <w:rsid w:val="000C201E"/>
    <w:rsid w:val="000C210F"/>
    <w:rsid w:val="000C2126"/>
    <w:rsid w:val="000C21F3"/>
    <w:rsid w:val="000C2594"/>
    <w:rsid w:val="000C2761"/>
    <w:rsid w:val="000C284A"/>
    <w:rsid w:val="000C2B09"/>
    <w:rsid w:val="000C30CF"/>
    <w:rsid w:val="000C312E"/>
    <w:rsid w:val="000C33D7"/>
    <w:rsid w:val="000C3761"/>
    <w:rsid w:val="000C3FE9"/>
    <w:rsid w:val="000C4417"/>
    <w:rsid w:val="000C4853"/>
    <w:rsid w:val="000C4C99"/>
    <w:rsid w:val="000C4CAE"/>
    <w:rsid w:val="000C501D"/>
    <w:rsid w:val="000C5B5B"/>
    <w:rsid w:val="000C5C2C"/>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0D5F"/>
    <w:rsid w:val="000D1337"/>
    <w:rsid w:val="000D1397"/>
    <w:rsid w:val="000D1440"/>
    <w:rsid w:val="000D158E"/>
    <w:rsid w:val="000D17F6"/>
    <w:rsid w:val="000D1C63"/>
    <w:rsid w:val="000D2122"/>
    <w:rsid w:val="000D276D"/>
    <w:rsid w:val="000D27AD"/>
    <w:rsid w:val="000D292D"/>
    <w:rsid w:val="000D29D1"/>
    <w:rsid w:val="000D2B0A"/>
    <w:rsid w:val="000D3198"/>
    <w:rsid w:val="000D3286"/>
    <w:rsid w:val="000D344D"/>
    <w:rsid w:val="000D3480"/>
    <w:rsid w:val="000D384D"/>
    <w:rsid w:val="000D3A01"/>
    <w:rsid w:val="000D3C43"/>
    <w:rsid w:val="000D3CBF"/>
    <w:rsid w:val="000D40E7"/>
    <w:rsid w:val="000D41BE"/>
    <w:rsid w:val="000D43D6"/>
    <w:rsid w:val="000D43DD"/>
    <w:rsid w:val="000D44D0"/>
    <w:rsid w:val="000D45F3"/>
    <w:rsid w:val="000D4B52"/>
    <w:rsid w:val="000D500B"/>
    <w:rsid w:val="000D523E"/>
    <w:rsid w:val="000D53F0"/>
    <w:rsid w:val="000D5536"/>
    <w:rsid w:val="000D584F"/>
    <w:rsid w:val="000D5E40"/>
    <w:rsid w:val="000D625E"/>
    <w:rsid w:val="000D7074"/>
    <w:rsid w:val="000D7174"/>
    <w:rsid w:val="000D71F2"/>
    <w:rsid w:val="000D7351"/>
    <w:rsid w:val="000D76BC"/>
    <w:rsid w:val="000D7750"/>
    <w:rsid w:val="000D7925"/>
    <w:rsid w:val="000E00E5"/>
    <w:rsid w:val="000E0538"/>
    <w:rsid w:val="000E071E"/>
    <w:rsid w:val="000E08B4"/>
    <w:rsid w:val="000E0A60"/>
    <w:rsid w:val="000E0DEE"/>
    <w:rsid w:val="000E1300"/>
    <w:rsid w:val="000E15D4"/>
    <w:rsid w:val="000E1651"/>
    <w:rsid w:val="000E181D"/>
    <w:rsid w:val="000E2166"/>
    <w:rsid w:val="000E22EA"/>
    <w:rsid w:val="000E2796"/>
    <w:rsid w:val="000E27AA"/>
    <w:rsid w:val="000E2AAF"/>
    <w:rsid w:val="000E2ACF"/>
    <w:rsid w:val="000E320E"/>
    <w:rsid w:val="000E337A"/>
    <w:rsid w:val="000E34FD"/>
    <w:rsid w:val="000E36E6"/>
    <w:rsid w:val="000E3934"/>
    <w:rsid w:val="000E3B19"/>
    <w:rsid w:val="000E4343"/>
    <w:rsid w:val="000E4350"/>
    <w:rsid w:val="000E4376"/>
    <w:rsid w:val="000E43CE"/>
    <w:rsid w:val="000E4408"/>
    <w:rsid w:val="000E4AFC"/>
    <w:rsid w:val="000E508C"/>
    <w:rsid w:val="000E53AB"/>
    <w:rsid w:val="000E5684"/>
    <w:rsid w:val="000E5716"/>
    <w:rsid w:val="000E618C"/>
    <w:rsid w:val="000E620B"/>
    <w:rsid w:val="000E6337"/>
    <w:rsid w:val="000E6DA6"/>
    <w:rsid w:val="000E6F0E"/>
    <w:rsid w:val="000E6F81"/>
    <w:rsid w:val="000E6FA4"/>
    <w:rsid w:val="000E75AF"/>
    <w:rsid w:val="000E7797"/>
    <w:rsid w:val="000E79D5"/>
    <w:rsid w:val="000E7A79"/>
    <w:rsid w:val="000E7BEF"/>
    <w:rsid w:val="000E7C1A"/>
    <w:rsid w:val="000E7FB0"/>
    <w:rsid w:val="000F0369"/>
    <w:rsid w:val="000F06B3"/>
    <w:rsid w:val="000F0ADF"/>
    <w:rsid w:val="000F0CD0"/>
    <w:rsid w:val="000F0EDD"/>
    <w:rsid w:val="000F15B2"/>
    <w:rsid w:val="000F192C"/>
    <w:rsid w:val="000F19DE"/>
    <w:rsid w:val="000F1A73"/>
    <w:rsid w:val="000F1C32"/>
    <w:rsid w:val="000F1E22"/>
    <w:rsid w:val="000F21F0"/>
    <w:rsid w:val="000F22C8"/>
    <w:rsid w:val="000F296B"/>
    <w:rsid w:val="000F2C2A"/>
    <w:rsid w:val="000F2E1F"/>
    <w:rsid w:val="000F2F2D"/>
    <w:rsid w:val="000F37B0"/>
    <w:rsid w:val="000F387D"/>
    <w:rsid w:val="000F3AC9"/>
    <w:rsid w:val="000F3DA8"/>
    <w:rsid w:val="000F4595"/>
    <w:rsid w:val="000F4889"/>
    <w:rsid w:val="000F4CB2"/>
    <w:rsid w:val="000F4E44"/>
    <w:rsid w:val="000F4E90"/>
    <w:rsid w:val="000F5091"/>
    <w:rsid w:val="000F5409"/>
    <w:rsid w:val="000F568D"/>
    <w:rsid w:val="000F5CAD"/>
    <w:rsid w:val="000F68D0"/>
    <w:rsid w:val="000F691A"/>
    <w:rsid w:val="000F6B15"/>
    <w:rsid w:val="000F75C5"/>
    <w:rsid w:val="000F7AFB"/>
    <w:rsid w:val="0010008D"/>
    <w:rsid w:val="001003F0"/>
    <w:rsid w:val="001004D6"/>
    <w:rsid w:val="001004E5"/>
    <w:rsid w:val="00100665"/>
    <w:rsid w:val="001008D5"/>
    <w:rsid w:val="00100A57"/>
    <w:rsid w:val="001012EE"/>
    <w:rsid w:val="0010169A"/>
    <w:rsid w:val="001016F1"/>
    <w:rsid w:val="0010170B"/>
    <w:rsid w:val="00101BE3"/>
    <w:rsid w:val="00101C4F"/>
    <w:rsid w:val="00101D1C"/>
    <w:rsid w:val="00101F6B"/>
    <w:rsid w:val="00101FE8"/>
    <w:rsid w:val="00102330"/>
    <w:rsid w:val="001026C9"/>
    <w:rsid w:val="00102C9F"/>
    <w:rsid w:val="00103782"/>
    <w:rsid w:val="00103783"/>
    <w:rsid w:val="00103AD1"/>
    <w:rsid w:val="00103E38"/>
    <w:rsid w:val="00103F78"/>
    <w:rsid w:val="00103F7F"/>
    <w:rsid w:val="00103FC9"/>
    <w:rsid w:val="00104051"/>
    <w:rsid w:val="001047CB"/>
    <w:rsid w:val="00104896"/>
    <w:rsid w:val="001048F3"/>
    <w:rsid w:val="00105480"/>
    <w:rsid w:val="001058CB"/>
    <w:rsid w:val="001058F0"/>
    <w:rsid w:val="00105AC7"/>
    <w:rsid w:val="001061C6"/>
    <w:rsid w:val="001061DD"/>
    <w:rsid w:val="00106896"/>
    <w:rsid w:val="001068D2"/>
    <w:rsid w:val="001069F2"/>
    <w:rsid w:val="00106B11"/>
    <w:rsid w:val="0010755A"/>
    <w:rsid w:val="00107C9E"/>
    <w:rsid w:val="0011034E"/>
    <w:rsid w:val="001103BD"/>
    <w:rsid w:val="00110439"/>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2DF7"/>
    <w:rsid w:val="00112F97"/>
    <w:rsid w:val="0011339F"/>
    <w:rsid w:val="001139E1"/>
    <w:rsid w:val="00113B8F"/>
    <w:rsid w:val="00113EC8"/>
    <w:rsid w:val="00113F14"/>
    <w:rsid w:val="0011409B"/>
    <w:rsid w:val="0011474F"/>
    <w:rsid w:val="00114D16"/>
    <w:rsid w:val="00114E96"/>
    <w:rsid w:val="0011525A"/>
    <w:rsid w:val="001152C7"/>
    <w:rsid w:val="00115307"/>
    <w:rsid w:val="00115679"/>
    <w:rsid w:val="00115C88"/>
    <w:rsid w:val="0011636E"/>
    <w:rsid w:val="0011644A"/>
    <w:rsid w:val="00116798"/>
    <w:rsid w:val="001168F7"/>
    <w:rsid w:val="00116C43"/>
    <w:rsid w:val="00116D00"/>
    <w:rsid w:val="0011710F"/>
    <w:rsid w:val="00117332"/>
    <w:rsid w:val="001177EB"/>
    <w:rsid w:val="0011784B"/>
    <w:rsid w:val="00117DD2"/>
    <w:rsid w:val="001204DD"/>
    <w:rsid w:val="0012059B"/>
    <w:rsid w:val="00120C55"/>
    <w:rsid w:val="00120DE1"/>
    <w:rsid w:val="00120FA3"/>
    <w:rsid w:val="001214B3"/>
    <w:rsid w:val="00122799"/>
    <w:rsid w:val="00122839"/>
    <w:rsid w:val="0012283C"/>
    <w:rsid w:val="001229DE"/>
    <w:rsid w:val="00122EF4"/>
    <w:rsid w:val="001231C4"/>
    <w:rsid w:val="001231C6"/>
    <w:rsid w:val="0012355A"/>
    <w:rsid w:val="001235CD"/>
    <w:rsid w:val="00123619"/>
    <w:rsid w:val="00123641"/>
    <w:rsid w:val="001237AC"/>
    <w:rsid w:val="001241A6"/>
    <w:rsid w:val="00124446"/>
    <w:rsid w:val="00124E12"/>
    <w:rsid w:val="00124E75"/>
    <w:rsid w:val="00124F3C"/>
    <w:rsid w:val="001250E1"/>
    <w:rsid w:val="00125249"/>
    <w:rsid w:val="001252D8"/>
    <w:rsid w:val="00125562"/>
    <w:rsid w:val="00125853"/>
    <w:rsid w:val="00125B1C"/>
    <w:rsid w:val="0012635D"/>
    <w:rsid w:val="00126632"/>
    <w:rsid w:val="0012673D"/>
    <w:rsid w:val="00126855"/>
    <w:rsid w:val="001269B8"/>
    <w:rsid w:val="00126B90"/>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8C8"/>
    <w:rsid w:val="00132B71"/>
    <w:rsid w:val="00132E7F"/>
    <w:rsid w:val="0013305E"/>
    <w:rsid w:val="001332D6"/>
    <w:rsid w:val="001337A5"/>
    <w:rsid w:val="00133B26"/>
    <w:rsid w:val="00133D7B"/>
    <w:rsid w:val="00133EB2"/>
    <w:rsid w:val="0013427A"/>
    <w:rsid w:val="001348FE"/>
    <w:rsid w:val="00134980"/>
    <w:rsid w:val="00134B36"/>
    <w:rsid w:val="00134CB8"/>
    <w:rsid w:val="00134D55"/>
    <w:rsid w:val="00135041"/>
    <w:rsid w:val="00135060"/>
    <w:rsid w:val="001356F7"/>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713"/>
    <w:rsid w:val="001409A0"/>
    <w:rsid w:val="00140BFD"/>
    <w:rsid w:val="001412AC"/>
    <w:rsid w:val="00141B3D"/>
    <w:rsid w:val="00141E40"/>
    <w:rsid w:val="00141F08"/>
    <w:rsid w:val="00141F76"/>
    <w:rsid w:val="00141FF2"/>
    <w:rsid w:val="0014208F"/>
    <w:rsid w:val="00142359"/>
    <w:rsid w:val="0014287A"/>
    <w:rsid w:val="00142DE2"/>
    <w:rsid w:val="0014328F"/>
    <w:rsid w:val="001439A0"/>
    <w:rsid w:val="00143BC2"/>
    <w:rsid w:val="00143CAA"/>
    <w:rsid w:val="001445E1"/>
    <w:rsid w:val="00144656"/>
    <w:rsid w:val="00144881"/>
    <w:rsid w:val="00144C87"/>
    <w:rsid w:val="00145049"/>
    <w:rsid w:val="0014546D"/>
    <w:rsid w:val="00145503"/>
    <w:rsid w:val="00145618"/>
    <w:rsid w:val="001467B1"/>
    <w:rsid w:val="0014787E"/>
    <w:rsid w:val="00147A88"/>
    <w:rsid w:val="00150035"/>
    <w:rsid w:val="00150175"/>
    <w:rsid w:val="001502C8"/>
    <w:rsid w:val="00150444"/>
    <w:rsid w:val="001505CE"/>
    <w:rsid w:val="00150A51"/>
    <w:rsid w:val="00150CA6"/>
    <w:rsid w:val="00151011"/>
    <w:rsid w:val="0015104A"/>
    <w:rsid w:val="00151224"/>
    <w:rsid w:val="0015130F"/>
    <w:rsid w:val="00151518"/>
    <w:rsid w:val="001520BE"/>
    <w:rsid w:val="00152364"/>
    <w:rsid w:val="0015238A"/>
    <w:rsid w:val="00153015"/>
    <w:rsid w:val="001532BA"/>
    <w:rsid w:val="001536AE"/>
    <w:rsid w:val="00153FED"/>
    <w:rsid w:val="0015406B"/>
    <w:rsid w:val="001549E9"/>
    <w:rsid w:val="00154E6D"/>
    <w:rsid w:val="0015526D"/>
    <w:rsid w:val="001556F4"/>
    <w:rsid w:val="00155BFD"/>
    <w:rsid w:val="00155D0D"/>
    <w:rsid w:val="001561D6"/>
    <w:rsid w:val="00156ABA"/>
    <w:rsid w:val="00156B47"/>
    <w:rsid w:val="00156CF9"/>
    <w:rsid w:val="0015715B"/>
    <w:rsid w:val="00157390"/>
    <w:rsid w:val="001573EE"/>
    <w:rsid w:val="001604B4"/>
    <w:rsid w:val="001607DD"/>
    <w:rsid w:val="00160998"/>
    <w:rsid w:val="00160B4A"/>
    <w:rsid w:val="00160B6D"/>
    <w:rsid w:val="00160CD6"/>
    <w:rsid w:val="00160E98"/>
    <w:rsid w:val="00160F5F"/>
    <w:rsid w:val="00160F87"/>
    <w:rsid w:val="001614E5"/>
    <w:rsid w:val="00161B8A"/>
    <w:rsid w:val="00161FA0"/>
    <w:rsid w:val="00162308"/>
    <w:rsid w:val="001629DB"/>
    <w:rsid w:val="00163091"/>
    <w:rsid w:val="0016316A"/>
    <w:rsid w:val="00163182"/>
    <w:rsid w:val="00163539"/>
    <w:rsid w:val="0016381F"/>
    <w:rsid w:val="001638FA"/>
    <w:rsid w:val="00163D1D"/>
    <w:rsid w:val="00164006"/>
    <w:rsid w:val="001640BB"/>
    <w:rsid w:val="00164171"/>
    <w:rsid w:val="001647BF"/>
    <w:rsid w:val="00164E58"/>
    <w:rsid w:val="00165033"/>
    <w:rsid w:val="0016505D"/>
    <w:rsid w:val="001650AC"/>
    <w:rsid w:val="00165926"/>
    <w:rsid w:val="00165C7D"/>
    <w:rsid w:val="0016613F"/>
    <w:rsid w:val="001665EB"/>
    <w:rsid w:val="00166B27"/>
    <w:rsid w:val="00166DC1"/>
    <w:rsid w:val="001670EA"/>
    <w:rsid w:val="00167302"/>
    <w:rsid w:val="001674A0"/>
    <w:rsid w:val="001679CA"/>
    <w:rsid w:val="0017075C"/>
    <w:rsid w:val="00170A50"/>
    <w:rsid w:val="00170E1C"/>
    <w:rsid w:val="00170EE8"/>
    <w:rsid w:val="00171A09"/>
    <w:rsid w:val="00171B49"/>
    <w:rsid w:val="001725EE"/>
    <w:rsid w:val="0017263E"/>
    <w:rsid w:val="00172A27"/>
    <w:rsid w:val="00172A95"/>
    <w:rsid w:val="00172B90"/>
    <w:rsid w:val="00172DB3"/>
    <w:rsid w:val="00172E12"/>
    <w:rsid w:val="00172F30"/>
    <w:rsid w:val="00172F81"/>
    <w:rsid w:val="001738B9"/>
    <w:rsid w:val="00173B4F"/>
    <w:rsid w:val="0017418E"/>
    <w:rsid w:val="001742E7"/>
    <w:rsid w:val="00174AD2"/>
    <w:rsid w:val="00174FFD"/>
    <w:rsid w:val="00175465"/>
    <w:rsid w:val="001755DC"/>
    <w:rsid w:val="001759CA"/>
    <w:rsid w:val="00175B10"/>
    <w:rsid w:val="00175C53"/>
    <w:rsid w:val="00176E1B"/>
    <w:rsid w:val="00176EA0"/>
    <w:rsid w:val="0017726A"/>
    <w:rsid w:val="001773ED"/>
    <w:rsid w:val="00177733"/>
    <w:rsid w:val="00177B20"/>
    <w:rsid w:val="00177D8D"/>
    <w:rsid w:val="00177DD3"/>
    <w:rsid w:val="001800B1"/>
    <w:rsid w:val="00180278"/>
    <w:rsid w:val="001802B6"/>
    <w:rsid w:val="001807F2"/>
    <w:rsid w:val="00180C80"/>
    <w:rsid w:val="00180CB9"/>
    <w:rsid w:val="00180E9B"/>
    <w:rsid w:val="00180FCA"/>
    <w:rsid w:val="001811D0"/>
    <w:rsid w:val="00181825"/>
    <w:rsid w:val="001818A7"/>
    <w:rsid w:val="001818FC"/>
    <w:rsid w:val="00181DA6"/>
    <w:rsid w:val="00181E3B"/>
    <w:rsid w:val="00182725"/>
    <w:rsid w:val="0018277B"/>
    <w:rsid w:val="001828BF"/>
    <w:rsid w:val="001829C8"/>
    <w:rsid w:val="00182B65"/>
    <w:rsid w:val="001833B8"/>
    <w:rsid w:val="001837A9"/>
    <w:rsid w:val="001839DE"/>
    <w:rsid w:val="00183D8D"/>
    <w:rsid w:val="00183E9B"/>
    <w:rsid w:val="001842F9"/>
    <w:rsid w:val="0018441A"/>
    <w:rsid w:val="001848C8"/>
    <w:rsid w:val="0018511A"/>
    <w:rsid w:val="0018525C"/>
    <w:rsid w:val="00185300"/>
    <w:rsid w:val="0018584D"/>
    <w:rsid w:val="00185C3C"/>
    <w:rsid w:val="001860F1"/>
    <w:rsid w:val="001865B0"/>
    <w:rsid w:val="001866DE"/>
    <w:rsid w:val="00186904"/>
    <w:rsid w:val="0018692D"/>
    <w:rsid w:val="00186B0A"/>
    <w:rsid w:val="00186BA7"/>
    <w:rsid w:val="00187238"/>
    <w:rsid w:val="00187427"/>
    <w:rsid w:val="00187F96"/>
    <w:rsid w:val="001902C0"/>
    <w:rsid w:val="001903BA"/>
    <w:rsid w:val="001905BD"/>
    <w:rsid w:val="00190E8C"/>
    <w:rsid w:val="00190E9E"/>
    <w:rsid w:val="001910C9"/>
    <w:rsid w:val="00191162"/>
    <w:rsid w:val="00191559"/>
    <w:rsid w:val="001917EE"/>
    <w:rsid w:val="00191A2D"/>
    <w:rsid w:val="00191B1C"/>
    <w:rsid w:val="00191CC5"/>
    <w:rsid w:val="00191E79"/>
    <w:rsid w:val="00191F94"/>
    <w:rsid w:val="00192545"/>
    <w:rsid w:val="0019299F"/>
    <w:rsid w:val="00192D2D"/>
    <w:rsid w:val="00192FE6"/>
    <w:rsid w:val="0019343C"/>
    <w:rsid w:val="001934BB"/>
    <w:rsid w:val="001935DA"/>
    <w:rsid w:val="0019360B"/>
    <w:rsid w:val="00193883"/>
    <w:rsid w:val="00193986"/>
    <w:rsid w:val="00193990"/>
    <w:rsid w:val="00193B08"/>
    <w:rsid w:val="00193CC2"/>
    <w:rsid w:val="00194374"/>
    <w:rsid w:val="00194570"/>
    <w:rsid w:val="0019479C"/>
    <w:rsid w:val="00194B28"/>
    <w:rsid w:val="00194EE7"/>
    <w:rsid w:val="0019544A"/>
    <w:rsid w:val="0019572F"/>
    <w:rsid w:val="0019581B"/>
    <w:rsid w:val="00195E51"/>
    <w:rsid w:val="00195EFE"/>
    <w:rsid w:val="001967DA"/>
    <w:rsid w:val="00196AF9"/>
    <w:rsid w:val="00196BC0"/>
    <w:rsid w:val="00196BF4"/>
    <w:rsid w:val="00196F5E"/>
    <w:rsid w:val="00197095"/>
    <w:rsid w:val="001972DA"/>
    <w:rsid w:val="001976AA"/>
    <w:rsid w:val="001976CC"/>
    <w:rsid w:val="00197B3F"/>
    <w:rsid w:val="001A01B9"/>
    <w:rsid w:val="001A02F6"/>
    <w:rsid w:val="001A098E"/>
    <w:rsid w:val="001A10B7"/>
    <w:rsid w:val="001A15C6"/>
    <w:rsid w:val="001A17FA"/>
    <w:rsid w:val="001A18CF"/>
    <w:rsid w:val="001A1CAB"/>
    <w:rsid w:val="001A1DF5"/>
    <w:rsid w:val="001A3A23"/>
    <w:rsid w:val="001A3FB4"/>
    <w:rsid w:val="001A44CB"/>
    <w:rsid w:val="001A493B"/>
    <w:rsid w:val="001A4DF9"/>
    <w:rsid w:val="001A4E36"/>
    <w:rsid w:val="001A502A"/>
    <w:rsid w:val="001A5510"/>
    <w:rsid w:val="001A5A0B"/>
    <w:rsid w:val="001A5A16"/>
    <w:rsid w:val="001A5A73"/>
    <w:rsid w:val="001A5C31"/>
    <w:rsid w:val="001A5C7B"/>
    <w:rsid w:val="001A5D80"/>
    <w:rsid w:val="001A5E19"/>
    <w:rsid w:val="001A603C"/>
    <w:rsid w:val="001A624F"/>
    <w:rsid w:val="001A63D8"/>
    <w:rsid w:val="001A6838"/>
    <w:rsid w:val="001A6935"/>
    <w:rsid w:val="001A6DD1"/>
    <w:rsid w:val="001A72B6"/>
    <w:rsid w:val="001A74C3"/>
    <w:rsid w:val="001A7FEA"/>
    <w:rsid w:val="001B01FA"/>
    <w:rsid w:val="001B0832"/>
    <w:rsid w:val="001B0ED6"/>
    <w:rsid w:val="001B18A7"/>
    <w:rsid w:val="001B1B1E"/>
    <w:rsid w:val="001B1C76"/>
    <w:rsid w:val="001B1EC0"/>
    <w:rsid w:val="001B2384"/>
    <w:rsid w:val="001B2762"/>
    <w:rsid w:val="001B2B0A"/>
    <w:rsid w:val="001B2F05"/>
    <w:rsid w:val="001B36FC"/>
    <w:rsid w:val="001B3A30"/>
    <w:rsid w:val="001B3B64"/>
    <w:rsid w:val="001B3BC7"/>
    <w:rsid w:val="001B41ED"/>
    <w:rsid w:val="001B4607"/>
    <w:rsid w:val="001B499B"/>
    <w:rsid w:val="001B4C68"/>
    <w:rsid w:val="001B5262"/>
    <w:rsid w:val="001B5529"/>
    <w:rsid w:val="001B5809"/>
    <w:rsid w:val="001B5B7C"/>
    <w:rsid w:val="001B5D6C"/>
    <w:rsid w:val="001B67A4"/>
    <w:rsid w:val="001B76FF"/>
    <w:rsid w:val="001B77DE"/>
    <w:rsid w:val="001B783D"/>
    <w:rsid w:val="001B7D46"/>
    <w:rsid w:val="001B7E0C"/>
    <w:rsid w:val="001B7EC6"/>
    <w:rsid w:val="001C01A3"/>
    <w:rsid w:val="001C01C7"/>
    <w:rsid w:val="001C033E"/>
    <w:rsid w:val="001C0350"/>
    <w:rsid w:val="001C0674"/>
    <w:rsid w:val="001C0BD3"/>
    <w:rsid w:val="001C1287"/>
    <w:rsid w:val="001C1405"/>
    <w:rsid w:val="001C16F0"/>
    <w:rsid w:val="001C1B93"/>
    <w:rsid w:val="001C226F"/>
    <w:rsid w:val="001C2748"/>
    <w:rsid w:val="001C286D"/>
    <w:rsid w:val="001C2A91"/>
    <w:rsid w:val="001C2B89"/>
    <w:rsid w:val="001C4115"/>
    <w:rsid w:val="001C4232"/>
    <w:rsid w:val="001C43DE"/>
    <w:rsid w:val="001C473A"/>
    <w:rsid w:val="001C496D"/>
    <w:rsid w:val="001C4E65"/>
    <w:rsid w:val="001C5082"/>
    <w:rsid w:val="001C5296"/>
    <w:rsid w:val="001C53DB"/>
    <w:rsid w:val="001C5433"/>
    <w:rsid w:val="001C54ED"/>
    <w:rsid w:val="001C61EA"/>
    <w:rsid w:val="001C6360"/>
    <w:rsid w:val="001C65D4"/>
    <w:rsid w:val="001C6606"/>
    <w:rsid w:val="001C66AC"/>
    <w:rsid w:val="001C6754"/>
    <w:rsid w:val="001C6C1E"/>
    <w:rsid w:val="001C7270"/>
    <w:rsid w:val="001C77F0"/>
    <w:rsid w:val="001D09EA"/>
    <w:rsid w:val="001D0C14"/>
    <w:rsid w:val="001D0EB6"/>
    <w:rsid w:val="001D1570"/>
    <w:rsid w:val="001D2A92"/>
    <w:rsid w:val="001D30C9"/>
    <w:rsid w:val="001D37DD"/>
    <w:rsid w:val="001D38C7"/>
    <w:rsid w:val="001D3A3B"/>
    <w:rsid w:val="001D40D0"/>
    <w:rsid w:val="001D445B"/>
    <w:rsid w:val="001D46A0"/>
    <w:rsid w:val="001D4B88"/>
    <w:rsid w:val="001D4BED"/>
    <w:rsid w:val="001D50C2"/>
    <w:rsid w:val="001D51E5"/>
    <w:rsid w:val="001D5386"/>
    <w:rsid w:val="001D53C2"/>
    <w:rsid w:val="001D5401"/>
    <w:rsid w:val="001D5689"/>
    <w:rsid w:val="001D59E9"/>
    <w:rsid w:val="001D5B3B"/>
    <w:rsid w:val="001D5C75"/>
    <w:rsid w:val="001D5F4A"/>
    <w:rsid w:val="001D5F79"/>
    <w:rsid w:val="001D672D"/>
    <w:rsid w:val="001D679D"/>
    <w:rsid w:val="001D6F8A"/>
    <w:rsid w:val="001D709E"/>
    <w:rsid w:val="001D7167"/>
    <w:rsid w:val="001D753C"/>
    <w:rsid w:val="001D7BDB"/>
    <w:rsid w:val="001D7CA4"/>
    <w:rsid w:val="001D7D97"/>
    <w:rsid w:val="001D7E58"/>
    <w:rsid w:val="001E00A6"/>
    <w:rsid w:val="001E0425"/>
    <w:rsid w:val="001E0789"/>
    <w:rsid w:val="001E0C3A"/>
    <w:rsid w:val="001E11A0"/>
    <w:rsid w:val="001E13B3"/>
    <w:rsid w:val="001E1418"/>
    <w:rsid w:val="001E1B22"/>
    <w:rsid w:val="001E1C32"/>
    <w:rsid w:val="001E27A9"/>
    <w:rsid w:val="001E27B1"/>
    <w:rsid w:val="001E2BB7"/>
    <w:rsid w:val="001E30A0"/>
    <w:rsid w:val="001E31A0"/>
    <w:rsid w:val="001E36D0"/>
    <w:rsid w:val="001E375D"/>
    <w:rsid w:val="001E3852"/>
    <w:rsid w:val="001E3DE1"/>
    <w:rsid w:val="001E4501"/>
    <w:rsid w:val="001E4A59"/>
    <w:rsid w:val="001E4D4F"/>
    <w:rsid w:val="001E4D8A"/>
    <w:rsid w:val="001E4FD1"/>
    <w:rsid w:val="001E54F9"/>
    <w:rsid w:val="001E57CF"/>
    <w:rsid w:val="001E5981"/>
    <w:rsid w:val="001E5D6C"/>
    <w:rsid w:val="001E611A"/>
    <w:rsid w:val="001E61EB"/>
    <w:rsid w:val="001E6826"/>
    <w:rsid w:val="001E6BD8"/>
    <w:rsid w:val="001E6E8E"/>
    <w:rsid w:val="001E6EE0"/>
    <w:rsid w:val="001E6F7D"/>
    <w:rsid w:val="001E6F9D"/>
    <w:rsid w:val="001E7105"/>
    <w:rsid w:val="001E7242"/>
    <w:rsid w:val="001E74BA"/>
    <w:rsid w:val="001E78DB"/>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3D2F"/>
    <w:rsid w:val="001F45AE"/>
    <w:rsid w:val="001F48AD"/>
    <w:rsid w:val="001F494D"/>
    <w:rsid w:val="001F4982"/>
    <w:rsid w:val="001F4993"/>
    <w:rsid w:val="001F4DAC"/>
    <w:rsid w:val="001F4DCD"/>
    <w:rsid w:val="001F5019"/>
    <w:rsid w:val="001F502F"/>
    <w:rsid w:val="001F51C5"/>
    <w:rsid w:val="001F51D1"/>
    <w:rsid w:val="001F5467"/>
    <w:rsid w:val="001F5703"/>
    <w:rsid w:val="001F5EC6"/>
    <w:rsid w:val="001F603C"/>
    <w:rsid w:val="001F61EA"/>
    <w:rsid w:val="001F63E8"/>
    <w:rsid w:val="001F65B0"/>
    <w:rsid w:val="001F6640"/>
    <w:rsid w:val="001F6773"/>
    <w:rsid w:val="001F67AA"/>
    <w:rsid w:val="001F6AFD"/>
    <w:rsid w:val="001F6B66"/>
    <w:rsid w:val="001F6F6F"/>
    <w:rsid w:val="001F709C"/>
    <w:rsid w:val="001F738D"/>
    <w:rsid w:val="001F743A"/>
    <w:rsid w:val="001F7599"/>
    <w:rsid w:val="001F79A6"/>
    <w:rsid w:val="001F7C08"/>
    <w:rsid w:val="001F7D5A"/>
    <w:rsid w:val="002005DE"/>
    <w:rsid w:val="002016C8"/>
    <w:rsid w:val="0020194D"/>
    <w:rsid w:val="00202615"/>
    <w:rsid w:val="0020276F"/>
    <w:rsid w:val="00202ACA"/>
    <w:rsid w:val="002030D5"/>
    <w:rsid w:val="002031CA"/>
    <w:rsid w:val="00203449"/>
    <w:rsid w:val="002039C5"/>
    <w:rsid w:val="00203B1A"/>
    <w:rsid w:val="00204358"/>
    <w:rsid w:val="0020476C"/>
    <w:rsid w:val="00204A2A"/>
    <w:rsid w:val="00204B22"/>
    <w:rsid w:val="00204B25"/>
    <w:rsid w:val="00204B3A"/>
    <w:rsid w:val="0020535A"/>
    <w:rsid w:val="00205492"/>
    <w:rsid w:val="002055CB"/>
    <w:rsid w:val="002059EF"/>
    <w:rsid w:val="00205A4B"/>
    <w:rsid w:val="00205BDB"/>
    <w:rsid w:val="00206245"/>
    <w:rsid w:val="00206898"/>
    <w:rsid w:val="002068BB"/>
    <w:rsid w:val="00206955"/>
    <w:rsid w:val="002069C4"/>
    <w:rsid w:val="00206A79"/>
    <w:rsid w:val="00206B16"/>
    <w:rsid w:val="00206D66"/>
    <w:rsid w:val="00206F3C"/>
    <w:rsid w:val="00207047"/>
    <w:rsid w:val="00207E1A"/>
    <w:rsid w:val="00210309"/>
    <w:rsid w:val="00210CC5"/>
    <w:rsid w:val="00211378"/>
    <w:rsid w:val="00211519"/>
    <w:rsid w:val="002118D3"/>
    <w:rsid w:val="0021224B"/>
    <w:rsid w:val="002122B3"/>
    <w:rsid w:val="002123BE"/>
    <w:rsid w:val="00212950"/>
    <w:rsid w:val="00212D8D"/>
    <w:rsid w:val="00212FB8"/>
    <w:rsid w:val="002131B2"/>
    <w:rsid w:val="00213534"/>
    <w:rsid w:val="00213709"/>
    <w:rsid w:val="00213878"/>
    <w:rsid w:val="00213A9D"/>
    <w:rsid w:val="002140C5"/>
    <w:rsid w:val="0021424A"/>
    <w:rsid w:val="002143EB"/>
    <w:rsid w:val="002147DD"/>
    <w:rsid w:val="002149AF"/>
    <w:rsid w:val="00214A86"/>
    <w:rsid w:val="0021518B"/>
    <w:rsid w:val="002154FC"/>
    <w:rsid w:val="002158F1"/>
    <w:rsid w:val="00215AAA"/>
    <w:rsid w:val="00215B03"/>
    <w:rsid w:val="002161D3"/>
    <w:rsid w:val="0021628C"/>
    <w:rsid w:val="002163E7"/>
    <w:rsid w:val="002166E1"/>
    <w:rsid w:val="002167BF"/>
    <w:rsid w:val="0021683C"/>
    <w:rsid w:val="002168D6"/>
    <w:rsid w:val="00216A39"/>
    <w:rsid w:val="00216CEB"/>
    <w:rsid w:val="00216F5F"/>
    <w:rsid w:val="00217306"/>
    <w:rsid w:val="00217A3C"/>
    <w:rsid w:val="00217F18"/>
    <w:rsid w:val="00220327"/>
    <w:rsid w:val="002205A5"/>
    <w:rsid w:val="00220615"/>
    <w:rsid w:val="002207EC"/>
    <w:rsid w:val="0022095C"/>
    <w:rsid w:val="00220CB4"/>
    <w:rsid w:val="002210AF"/>
    <w:rsid w:val="00221692"/>
    <w:rsid w:val="00221985"/>
    <w:rsid w:val="00221EC5"/>
    <w:rsid w:val="002222E4"/>
    <w:rsid w:val="002225A0"/>
    <w:rsid w:val="00222A7A"/>
    <w:rsid w:val="00222CB3"/>
    <w:rsid w:val="00223485"/>
    <w:rsid w:val="00223C80"/>
    <w:rsid w:val="00224A2C"/>
    <w:rsid w:val="00224BDF"/>
    <w:rsid w:val="00225217"/>
    <w:rsid w:val="002255A4"/>
    <w:rsid w:val="002256D9"/>
    <w:rsid w:val="00225B2A"/>
    <w:rsid w:val="00225F5B"/>
    <w:rsid w:val="00226098"/>
    <w:rsid w:val="00226357"/>
    <w:rsid w:val="00226463"/>
    <w:rsid w:val="00226577"/>
    <w:rsid w:val="00226805"/>
    <w:rsid w:val="0022687C"/>
    <w:rsid w:val="002268A3"/>
    <w:rsid w:val="002272B4"/>
    <w:rsid w:val="00227344"/>
    <w:rsid w:val="002277BE"/>
    <w:rsid w:val="00227DB5"/>
    <w:rsid w:val="00227E6B"/>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384"/>
    <w:rsid w:val="00233403"/>
    <w:rsid w:val="00233440"/>
    <w:rsid w:val="0023351F"/>
    <w:rsid w:val="0023387F"/>
    <w:rsid w:val="00233D0E"/>
    <w:rsid w:val="00234075"/>
    <w:rsid w:val="0023414D"/>
    <w:rsid w:val="002348EF"/>
    <w:rsid w:val="00234C3A"/>
    <w:rsid w:val="00234E13"/>
    <w:rsid w:val="0023517C"/>
    <w:rsid w:val="0023534C"/>
    <w:rsid w:val="00235459"/>
    <w:rsid w:val="002356BF"/>
    <w:rsid w:val="002357B1"/>
    <w:rsid w:val="00235857"/>
    <w:rsid w:val="002362ED"/>
    <w:rsid w:val="00236450"/>
    <w:rsid w:val="0023669D"/>
    <w:rsid w:val="00236879"/>
    <w:rsid w:val="002368A3"/>
    <w:rsid w:val="00236BA4"/>
    <w:rsid w:val="0023765A"/>
    <w:rsid w:val="00237921"/>
    <w:rsid w:val="00237D9B"/>
    <w:rsid w:val="00237F96"/>
    <w:rsid w:val="002400DF"/>
    <w:rsid w:val="00240342"/>
    <w:rsid w:val="00240412"/>
    <w:rsid w:val="0024051E"/>
    <w:rsid w:val="002409F7"/>
    <w:rsid w:val="00241311"/>
    <w:rsid w:val="0024159F"/>
    <w:rsid w:val="002418D2"/>
    <w:rsid w:val="002418E8"/>
    <w:rsid w:val="00241917"/>
    <w:rsid w:val="00241F87"/>
    <w:rsid w:val="002421BF"/>
    <w:rsid w:val="00242226"/>
    <w:rsid w:val="0024224C"/>
    <w:rsid w:val="00242450"/>
    <w:rsid w:val="00242E22"/>
    <w:rsid w:val="0024336B"/>
    <w:rsid w:val="0024351E"/>
    <w:rsid w:val="00244194"/>
    <w:rsid w:val="0024424F"/>
    <w:rsid w:val="00244544"/>
    <w:rsid w:val="00244D28"/>
    <w:rsid w:val="002451EE"/>
    <w:rsid w:val="00245511"/>
    <w:rsid w:val="00245601"/>
    <w:rsid w:val="00245689"/>
    <w:rsid w:val="0024568C"/>
    <w:rsid w:val="00245720"/>
    <w:rsid w:val="00245A6F"/>
    <w:rsid w:val="00245FD5"/>
    <w:rsid w:val="002467CA"/>
    <w:rsid w:val="00246DE2"/>
    <w:rsid w:val="002475E9"/>
    <w:rsid w:val="002477DF"/>
    <w:rsid w:val="00247A3A"/>
    <w:rsid w:val="00247FDC"/>
    <w:rsid w:val="0025029F"/>
    <w:rsid w:val="002505B1"/>
    <w:rsid w:val="00250C8F"/>
    <w:rsid w:val="00250E68"/>
    <w:rsid w:val="00250EF1"/>
    <w:rsid w:val="00251916"/>
    <w:rsid w:val="0025197A"/>
    <w:rsid w:val="00251AD6"/>
    <w:rsid w:val="00252C17"/>
    <w:rsid w:val="00252EAF"/>
    <w:rsid w:val="0025307F"/>
    <w:rsid w:val="002532C0"/>
    <w:rsid w:val="002532C3"/>
    <w:rsid w:val="002538D2"/>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92B"/>
    <w:rsid w:val="00257FAB"/>
    <w:rsid w:val="00260380"/>
    <w:rsid w:val="0026085C"/>
    <w:rsid w:val="00260AEE"/>
    <w:rsid w:val="0026137B"/>
    <w:rsid w:val="00261BEF"/>
    <w:rsid w:val="00261E45"/>
    <w:rsid w:val="00261F70"/>
    <w:rsid w:val="00261F89"/>
    <w:rsid w:val="00262172"/>
    <w:rsid w:val="002621A6"/>
    <w:rsid w:val="002623A6"/>
    <w:rsid w:val="00262661"/>
    <w:rsid w:val="00262882"/>
    <w:rsid w:val="00262A77"/>
    <w:rsid w:val="00262D9D"/>
    <w:rsid w:val="00262F43"/>
    <w:rsid w:val="002632DF"/>
    <w:rsid w:val="00263924"/>
    <w:rsid w:val="00263946"/>
    <w:rsid w:val="00263B6E"/>
    <w:rsid w:val="002640BA"/>
    <w:rsid w:val="002645BE"/>
    <w:rsid w:val="00264B85"/>
    <w:rsid w:val="00264BE3"/>
    <w:rsid w:val="00264CF2"/>
    <w:rsid w:val="002654FE"/>
    <w:rsid w:val="00265899"/>
    <w:rsid w:val="00265D86"/>
    <w:rsid w:val="00266167"/>
    <w:rsid w:val="002663F1"/>
    <w:rsid w:val="002667A8"/>
    <w:rsid w:val="002670F1"/>
    <w:rsid w:val="002671FA"/>
    <w:rsid w:val="00267512"/>
    <w:rsid w:val="00267587"/>
    <w:rsid w:val="002675C8"/>
    <w:rsid w:val="002676DA"/>
    <w:rsid w:val="00267760"/>
    <w:rsid w:val="00270720"/>
    <w:rsid w:val="0027096B"/>
    <w:rsid w:val="00270D51"/>
    <w:rsid w:val="002712F2"/>
    <w:rsid w:val="0027142B"/>
    <w:rsid w:val="00271549"/>
    <w:rsid w:val="00271589"/>
    <w:rsid w:val="00271EC5"/>
    <w:rsid w:val="00272156"/>
    <w:rsid w:val="00272481"/>
    <w:rsid w:val="00273177"/>
    <w:rsid w:val="00273689"/>
    <w:rsid w:val="00273850"/>
    <w:rsid w:val="00273886"/>
    <w:rsid w:val="0027410E"/>
    <w:rsid w:val="0027411F"/>
    <w:rsid w:val="0027455B"/>
    <w:rsid w:val="002745F2"/>
    <w:rsid w:val="00274685"/>
    <w:rsid w:val="00275074"/>
    <w:rsid w:val="00275435"/>
    <w:rsid w:val="00275623"/>
    <w:rsid w:val="002756FC"/>
    <w:rsid w:val="0027573E"/>
    <w:rsid w:val="00275A13"/>
    <w:rsid w:val="0027607F"/>
    <w:rsid w:val="002763E9"/>
    <w:rsid w:val="0027644D"/>
    <w:rsid w:val="00276518"/>
    <w:rsid w:val="00276736"/>
    <w:rsid w:val="00276DD1"/>
    <w:rsid w:val="00276DFD"/>
    <w:rsid w:val="00276F4E"/>
    <w:rsid w:val="002772A5"/>
    <w:rsid w:val="00277501"/>
    <w:rsid w:val="00277536"/>
    <w:rsid w:val="00277609"/>
    <w:rsid w:val="0027773D"/>
    <w:rsid w:val="0027780E"/>
    <w:rsid w:val="002778BD"/>
    <w:rsid w:val="002778FC"/>
    <w:rsid w:val="002803D5"/>
    <w:rsid w:val="00280F94"/>
    <w:rsid w:val="00281039"/>
    <w:rsid w:val="002812AA"/>
    <w:rsid w:val="002815FA"/>
    <w:rsid w:val="002817A6"/>
    <w:rsid w:val="00281A46"/>
    <w:rsid w:val="00281C0A"/>
    <w:rsid w:val="00281C39"/>
    <w:rsid w:val="00281D6A"/>
    <w:rsid w:val="002821F8"/>
    <w:rsid w:val="002823CE"/>
    <w:rsid w:val="002824C2"/>
    <w:rsid w:val="002830C7"/>
    <w:rsid w:val="0028328E"/>
    <w:rsid w:val="00283626"/>
    <w:rsid w:val="0028372B"/>
    <w:rsid w:val="00283797"/>
    <w:rsid w:val="00283874"/>
    <w:rsid w:val="00283A5D"/>
    <w:rsid w:val="00283A8D"/>
    <w:rsid w:val="00283EAB"/>
    <w:rsid w:val="002841E6"/>
    <w:rsid w:val="00284BAA"/>
    <w:rsid w:val="00284D16"/>
    <w:rsid w:val="00284DD6"/>
    <w:rsid w:val="00284E32"/>
    <w:rsid w:val="00284EBC"/>
    <w:rsid w:val="002851EB"/>
    <w:rsid w:val="002852F5"/>
    <w:rsid w:val="00285510"/>
    <w:rsid w:val="00285BD1"/>
    <w:rsid w:val="00285C68"/>
    <w:rsid w:val="00285D35"/>
    <w:rsid w:val="00285DE2"/>
    <w:rsid w:val="00285E69"/>
    <w:rsid w:val="00286139"/>
    <w:rsid w:val="0028616D"/>
    <w:rsid w:val="00286965"/>
    <w:rsid w:val="00286EC8"/>
    <w:rsid w:val="002879DA"/>
    <w:rsid w:val="00290220"/>
    <w:rsid w:val="00290238"/>
    <w:rsid w:val="00290F1C"/>
    <w:rsid w:val="00290F3B"/>
    <w:rsid w:val="00290F9C"/>
    <w:rsid w:val="0029136E"/>
    <w:rsid w:val="002915E2"/>
    <w:rsid w:val="002916A1"/>
    <w:rsid w:val="0029176B"/>
    <w:rsid w:val="00291BF1"/>
    <w:rsid w:val="00291FFE"/>
    <w:rsid w:val="00292399"/>
    <w:rsid w:val="002923E2"/>
    <w:rsid w:val="00292985"/>
    <w:rsid w:val="00292A9F"/>
    <w:rsid w:val="00292CCA"/>
    <w:rsid w:val="00292D61"/>
    <w:rsid w:val="00292DEA"/>
    <w:rsid w:val="00292F79"/>
    <w:rsid w:val="00293612"/>
    <w:rsid w:val="00293889"/>
    <w:rsid w:val="00293BFA"/>
    <w:rsid w:val="00294110"/>
    <w:rsid w:val="002942A1"/>
    <w:rsid w:val="002942F9"/>
    <w:rsid w:val="00294445"/>
    <w:rsid w:val="00294AD4"/>
    <w:rsid w:val="00294B4D"/>
    <w:rsid w:val="00294B77"/>
    <w:rsid w:val="002952C8"/>
    <w:rsid w:val="0029537E"/>
    <w:rsid w:val="00295F00"/>
    <w:rsid w:val="002960D5"/>
    <w:rsid w:val="0029612B"/>
    <w:rsid w:val="002965D5"/>
    <w:rsid w:val="002967F1"/>
    <w:rsid w:val="002968BF"/>
    <w:rsid w:val="00296C8B"/>
    <w:rsid w:val="002972F3"/>
    <w:rsid w:val="00297926"/>
    <w:rsid w:val="00297CB8"/>
    <w:rsid w:val="00297E5D"/>
    <w:rsid w:val="00297F93"/>
    <w:rsid w:val="002A02C9"/>
    <w:rsid w:val="002A0373"/>
    <w:rsid w:val="002A0434"/>
    <w:rsid w:val="002A08C9"/>
    <w:rsid w:val="002A0968"/>
    <w:rsid w:val="002A1062"/>
    <w:rsid w:val="002A14F2"/>
    <w:rsid w:val="002A1E2D"/>
    <w:rsid w:val="002A1F8F"/>
    <w:rsid w:val="002A2012"/>
    <w:rsid w:val="002A23C3"/>
    <w:rsid w:val="002A2413"/>
    <w:rsid w:val="002A24B1"/>
    <w:rsid w:val="002A2539"/>
    <w:rsid w:val="002A257A"/>
    <w:rsid w:val="002A261B"/>
    <w:rsid w:val="002A2760"/>
    <w:rsid w:val="002A2923"/>
    <w:rsid w:val="002A2A3A"/>
    <w:rsid w:val="002A2CCE"/>
    <w:rsid w:val="002A2F5E"/>
    <w:rsid w:val="002A352A"/>
    <w:rsid w:val="002A35AF"/>
    <w:rsid w:val="002A37B4"/>
    <w:rsid w:val="002A3821"/>
    <w:rsid w:val="002A3A7C"/>
    <w:rsid w:val="002A3AC8"/>
    <w:rsid w:val="002A404A"/>
    <w:rsid w:val="002A4200"/>
    <w:rsid w:val="002A438F"/>
    <w:rsid w:val="002A473B"/>
    <w:rsid w:val="002A474C"/>
    <w:rsid w:val="002A4795"/>
    <w:rsid w:val="002A5173"/>
    <w:rsid w:val="002A53BD"/>
    <w:rsid w:val="002A545A"/>
    <w:rsid w:val="002A5541"/>
    <w:rsid w:val="002A5565"/>
    <w:rsid w:val="002A5745"/>
    <w:rsid w:val="002A5B21"/>
    <w:rsid w:val="002A5CE3"/>
    <w:rsid w:val="002A607D"/>
    <w:rsid w:val="002A7057"/>
    <w:rsid w:val="002A76CD"/>
    <w:rsid w:val="002A7A01"/>
    <w:rsid w:val="002B0EFA"/>
    <w:rsid w:val="002B0FD4"/>
    <w:rsid w:val="002B132E"/>
    <w:rsid w:val="002B133F"/>
    <w:rsid w:val="002B1499"/>
    <w:rsid w:val="002B149A"/>
    <w:rsid w:val="002B1C75"/>
    <w:rsid w:val="002B23DD"/>
    <w:rsid w:val="002B25A2"/>
    <w:rsid w:val="002B2813"/>
    <w:rsid w:val="002B2B7B"/>
    <w:rsid w:val="002B2D29"/>
    <w:rsid w:val="002B2D6D"/>
    <w:rsid w:val="002B2D98"/>
    <w:rsid w:val="002B34B6"/>
    <w:rsid w:val="002B3ACB"/>
    <w:rsid w:val="002B3B31"/>
    <w:rsid w:val="002B3BBD"/>
    <w:rsid w:val="002B3C5B"/>
    <w:rsid w:val="002B3CE6"/>
    <w:rsid w:val="002B42E3"/>
    <w:rsid w:val="002B459E"/>
    <w:rsid w:val="002B464D"/>
    <w:rsid w:val="002B47BD"/>
    <w:rsid w:val="002B56CC"/>
    <w:rsid w:val="002B57F6"/>
    <w:rsid w:val="002B5D00"/>
    <w:rsid w:val="002B7CCD"/>
    <w:rsid w:val="002B7CDF"/>
    <w:rsid w:val="002C007F"/>
    <w:rsid w:val="002C00DB"/>
    <w:rsid w:val="002C0694"/>
    <w:rsid w:val="002C0C4B"/>
    <w:rsid w:val="002C0DC0"/>
    <w:rsid w:val="002C1286"/>
    <w:rsid w:val="002C159E"/>
    <w:rsid w:val="002C1707"/>
    <w:rsid w:val="002C18C3"/>
    <w:rsid w:val="002C1B73"/>
    <w:rsid w:val="002C1EEA"/>
    <w:rsid w:val="002C30CE"/>
    <w:rsid w:val="002C3A2E"/>
    <w:rsid w:val="002C3FE8"/>
    <w:rsid w:val="002C45FA"/>
    <w:rsid w:val="002C47AD"/>
    <w:rsid w:val="002C5510"/>
    <w:rsid w:val="002C5EDF"/>
    <w:rsid w:val="002C6034"/>
    <w:rsid w:val="002C635B"/>
    <w:rsid w:val="002C63A0"/>
    <w:rsid w:val="002C68AE"/>
    <w:rsid w:val="002C6BDC"/>
    <w:rsid w:val="002C6BE0"/>
    <w:rsid w:val="002C6ECA"/>
    <w:rsid w:val="002C7276"/>
    <w:rsid w:val="002C74BA"/>
    <w:rsid w:val="002C75DF"/>
    <w:rsid w:val="002C76A4"/>
    <w:rsid w:val="002C770F"/>
    <w:rsid w:val="002C77CA"/>
    <w:rsid w:val="002C7B26"/>
    <w:rsid w:val="002C7B56"/>
    <w:rsid w:val="002C7C88"/>
    <w:rsid w:val="002C7CFF"/>
    <w:rsid w:val="002D0322"/>
    <w:rsid w:val="002D0BC6"/>
    <w:rsid w:val="002D0DC8"/>
    <w:rsid w:val="002D12DB"/>
    <w:rsid w:val="002D1382"/>
    <w:rsid w:val="002D17C5"/>
    <w:rsid w:val="002D1922"/>
    <w:rsid w:val="002D1AA9"/>
    <w:rsid w:val="002D1FBB"/>
    <w:rsid w:val="002D2812"/>
    <w:rsid w:val="002D2F7A"/>
    <w:rsid w:val="002D32EE"/>
    <w:rsid w:val="002D3576"/>
    <w:rsid w:val="002D365F"/>
    <w:rsid w:val="002D3723"/>
    <w:rsid w:val="002D3871"/>
    <w:rsid w:val="002D4594"/>
    <w:rsid w:val="002D4830"/>
    <w:rsid w:val="002D4857"/>
    <w:rsid w:val="002D4C5E"/>
    <w:rsid w:val="002D4DFB"/>
    <w:rsid w:val="002D4F1B"/>
    <w:rsid w:val="002D51DF"/>
    <w:rsid w:val="002D54B9"/>
    <w:rsid w:val="002D5535"/>
    <w:rsid w:val="002D5D70"/>
    <w:rsid w:val="002D6095"/>
    <w:rsid w:val="002D60E5"/>
    <w:rsid w:val="002D612A"/>
    <w:rsid w:val="002D6892"/>
    <w:rsid w:val="002D68C2"/>
    <w:rsid w:val="002D6B73"/>
    <w:rsid w:val="002D6DC4"/>
    <w:rsid w:val="002D6F51"/>
    <w:rsid w:val="002D704D"/>
    <w:rsid w:val="002D7074"/>
    <w:rsid w:val="002D76AC"/>
    <w:rsid w:val="002D7A04"/>
    <w:rsid w:val="002D7B77"/>
    <w:rsid w:val="002D7C86"/>
    <w:rsid w:val="002E02DE"/>
    <w:rsid w:val="002E0692"/>
    <w:rsid w:val="002E092F"/>
    <w:rsid w:val="002E0A32"/>
    <w:rsid w:val="002E0CE0"/>
    <w:rsid w:val="002E1313"/>
    <w:rsid w:val="002E152D"/>
    <w:rsid w:val="002E1C64"/>
    <w:rsid w:val="002E1D74"/>
    <w:rsid w:val="002E205D"/>
    <w:rsid w:val="002E2921"/>
    <w:rsid w:val="002E2943"/>
    <w:rsid w:val="002E2CF1"/>
    <w:rsid w:val="002E2EA3"/>
    <w:rsid w:val="002E33D9"/>
    <w:rsid w:val="002E34AF"/>
    <w:rsid w:val="002E3558"/>
    <w:rsid w:val="002E3AFC"/>
    <w:rsid w:val="002E3B73"/>
    <w:rsid w:val="002E3D5E"/>
    <w:rsid w:val="002E4435"/>
    <w:rsid w:val="002E46BC"/>
    <w:rsid w:val="002E477B"/>
    <w:rsid w:val="002E4AAC"/>
    <w:rsid w:val="002E4AF8"/>
    <w:rsid w:val="002E5029"/>
    <w:rsid w:val="002E536A"/>
    <w:rsid w:val="002E53DE"/>
    <w:rsid w:val="002E563B"/>
    <w:rsid w:val="002E56BD"/>
    <w:rsid w:val="002E5AE9"/>
    <w:rsid w:val="002E5C1B"/>
    <w:rsid w:val="002E62D2"/>
    <w:rsid w:val="002E6C32"/>
    <w:rsid w:val="002E6C76"/>
    <w:rsid w:val="002E6F84"/>
    <w:rsid w:val="002E734F"/>
    <w:rsid w:val="002E74AF"/>
    <w:rsid w:val="002E758C"/>
    <w:rsid w:val="002E78FB"/>
    <w:rsid w:val="002E7AAE"/>
    <w:rsid w:val="002F014F"/>
    <w:rsid w:val="002F0492"/>
    <w:rsid w:val="002F0516"/>
    <w:rsid w:val="002F061A"/>
    <w:rsid w:val="002F07B0"/>
    <w:rsid w:val="002F091D"/>
    <w:rsid w:val="002F09F0"/>
    <w:rsid w:val="002F0ABA"/>
    <w:rsid w:val="002F0FA4"/>
    <w:rsid w:val="002F1038"/>
    <w:rsid w:val="002F11F6"/>
    <w:rsid w:val="002F125E"/>
    <w:rsid w:val="002F1A2A"/>
    <w:rsid w:val="002F1D07"/>
    <w:rsid w:val="002F208D"/>
    <w:rsid w:val="002F21F2"/>
    <w:rsid w:val="002F22F6"/>
    <w:rsid w:val="002F22FF"/>
    <w:rsid w:val="002F2D8F"/>
    <w:rsid w:val="002F3067"/>
    <w:rsid w:val="002F33DA"/>
    <w:rsid w:val="002F33E9"/>
    <w:rsid w:val="002F351A"/>
    <w:rsid w:val="002F364D"/>
    <w:rsid w:val="002F3BCF"/>
    <w:rsid w:val="002F3F17"/>
    <w:rsid w:val="002F4320"/>
    <w:rsid w:val="002F48D4"/>
    <w:rsid w:val="002F48FA"/>
    <w:rsid w:val="002F4CF8"/>
    <w:rsid w:val="002F4E3B"/>
    <w:rsid w:val="002F4EC4"/>
    <w:rsid w:val="002F528B"/>
    <w:rsid w:val="002F57E7"/>
    <w:rsid w:val="002F57F1"/>
    <w:rsid w:val="002F5A31"/>
    <w:rsid w:val="002F5BE4"/>
    <w:rsid w:val="002F5D7A"/>
    <w:rsid w:val="002F65D9"/>
    <w:rsid w:val="002F695B"/>
    <w:rsid w:val="002F6A24"/>
    <w:rsid w:val="002F6B79"/>
    <w:rsid w:val="002F6DD9"/>
    <w:rsid w:val="002F7237"/>
    <w:rsid w:val="002F72DA"/>
    <w:rsid w:val="002F7455"/>
    <w:rsid w:val="002F76B1"/>
    <w:rsid w:val="002F76E1"/>
    <w:rsid w:val="002F7D66"/>
    <w:rsid w:val="002F7DBE"/>
    <w:rsid w:val="002F7DF2"/>
    <w:rsid w:val="003000F9"/>
    <w:rsid w:val="0030090B"/>
    <w:rsid w:val="00301807"/>
    <w:rsid w:val="00301B72"/>
    <w:rsid w:val="00301EFE"/>
    <w:rsid w:val="0030245C"/>
    <w:rsid w:val="003028C5"/>
    <w:rsid w:val="003028DD"/>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94"/>
    <w:rsid w:val="00304EAA"/>
    <w:rsid w:val="00305297"/>
    <w:rsid w:val="003053D8"/>
    <w:rsid w:val="003057E9"/>
    <w:rsid w:val="00305BA6"/>
    <w:rsid w:val="00305ECF"/>
    <w:rsid w:val="003062E6"/>
    <w:rsid w:val="003064B8"/>
    <w:rsid w:val="00306521"/>
    <w:rsid w:val="003068B6"/>
    <w:rsid w:val="00306C16"/>
    <w:rsid w:val="00306D31"/>
    <w:rsid w:val="003070B7"/>
    <w:rsid w:val="003071F6"/>
    <w:rsid w:val="00307702"/>
    <w:rsid w:val="00307A73"/>
    <w:rsid w:val="00307A86"/>
    <w:rsid w:val="00307F97"/>
    <w:rsid w:val="00307FE0"/>
    <w:rsid w:val="00310086"/>
    <w:rsid w:val="003102CB"/>
    <w:rsid w:val="00310312"/>
    <w:rsid w:val="003104E3"/>
    <w:rsid w:val="003107EB"/>
    <w:rsid w:val="00310E66"/>
    <w:rsid w:val="003110F3"/>
    <w:rsid w:val="0031129B"/>
    <w:rsid w:val="003117F9"/>
    <w:rsid w:val="00311C08"/>
    <w:rsid w:val="00311D7C"/>
    <w:rsid w:val="00311EC7"/>
    <w:rsid w:val="00312315"/>
    <w:rsid w:val="00312569"/>
    <w:rsid w:val="003125E0"/>
    <w:rsid w:val="00312652"/>
    <w:rsid w:val="00312792"/>
    <w:rsid w:val="00312B43"/>
    <w:rsid w:val="00312B7A"/>
    <w:rsid w:val="00312E5C"/>
    <w:rsid w:val="00312ECE"/>
    <w:rsid w:val="00313620"/>
    <w:rsid w:val="003136D0"/>
    <w:rsid w:val="0031393C"/>
    <w:rsid w:val="00313AC8"/>
    <w:rsid w:val="00313CB0"/>
    <w:rsid w:val="00313CEF"/>
    <w:rsid w:val="00313F96"/>
    <w:rsid w:val="003140A5"/>
    <w:rsid w:val="00314B0A"/>
    <w:rsid w:val="00314FC1"/>
    <w:rsid w:val="003150CE"/>
    <w:rsid w:val="00315107"/>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39E"/>
    <w:rsid w:val="003205D1"/>
    <w:rsid w:val="003206F3"/>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4DEA"/>
    <w:rsid w:val="00325AB8"/>
    <w:rsid w:val="00325AF9"/>
    <w:rsid w:val="00325BD8"/>
    <w:rsid w:val="00325D59"/>
    <w:rsid w:val="00325D7A"/>
    <w:rsid w:val="00326145"/>
    <w:rsid w:val="00326455"/>
    <w:rsid w:val="003269EB"/>
    <w:rsid w:val="00327163"/>
    <w:rsid w:val="00327305"/>
    <w:rsid w:val="003273EE"/>
    <w:rsid w:val="00327531"/>
    <w:rsid w:val="00327561"/>
    <w:rsid w:val="00327806"/>
    <w:rsid w:val="003279EE"/>
    <w:rsid w:val="00327E57"/>
    <w:rsid w:val="00330187"/>
    <w:rsid w:val="00330461"/>
    <w:rsid w:val="003305BB"/>
    <w:rsid w:val="00330941"/>
    <w:rsid w:val="00331C77"/>
    <w:rsid w:val="00331DB5"/>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5D6"/>
    <w:rsid w:val="00335693"/>
    <w:rsid w:val="00335DCD"/>
    <w:rsid w:val="00335EA8"/>
    <w:rsid w:val="00336024"/>
    <w:rsid w:val="003363DD"/>
    <w:rsid w:val="003366DD"/>
    <w:rsid w:val="00337810"/>
    <w:rsid w:val="00337A0C"/>
    <w:rsid w:val="00337AAF"/>
    <w:rsid w:val="00337C15"/>
    <w:rsid w:val="00340361"/>
    <w:rsid w:val="00340795"/>
    <w:rsid w:val="0034111C"/>
    <w:rsid w:val="003413D5"/>
    <w:rsid w:val="003416FB"/>
    <w:rsid w:val="00341947"/>
    <w:rsid w:val="00341C13"/>
    <w:rsid w:val="00341CAD"/>
    <w:rsid w:val="00341E60"/>
    <w:rsid w:val="0034217F"/>
    <w:rsid w:val="003422A4"/>
    <w:rsid w:val="003427F9"/>
    <w:rsid w:val="00342AD2"/>
    <w:rsid w:val="00342E73"/>
    <w:rsid w:val="00342F6E"/>
    <w:rsid w:val="00343954"/>
    <w:rsid w:val="00343EE6"/>
    <w:rsid w:val="0034477C"/>
    <w:rsid w:val="00344BCA"/>
    <w:rsid w:val="0034518B"/>
    <w:rsid w:val="00345405"/>
    <w:rsid w:val="003457CA"/>
    <w:rsid w:val="0034586B"/>
    <w:rsid w:val="00345DDD"/>
    <w:rsid w:val="00346355"/>
    <w:rsid w:val="00346A07"/>
    <w:rsid w:val="00346B88"/>
    <w:rsid w:val="00346FED"/>
    <w:rsid w:val="003472A9"/>
    <w:rsid w:val="00347686"/>
    <w:rsid w:val="00347AC2"/>
    <w:rsid w:val="003501CE"/>
    <w:rsid w:val="003505DA"/>
    <w:rsid w:val="0035069C"/>
    <w:rsid w:val="0035078D"/>
    <w:rsid w:val="003507FD"/>
    <w:rsid w:val="00350C45"/>
    <w:rsid w:val="00350CB4"/>
    <w:rsid w:val="00350DA4"/>
    <w:rsid w:val="00350EE1"/>
    <w:rsid w:val="0035127F"/>
    <w:rsid w:val="003515EE"/>
    <w:rsid w:val="003519B1"/>
    <w:rsid w:val="00351CBC"/>
    <w:rsid w:val="00351E01"/>
    <w:rsid w:val="00351E25"/>
    <w:rsid w:val="003528DE"/>
    <w:rsid w:val="00352968"/>
    <w:rsid w:val="0035298B"/>
    <w:rsid w:val="00352D21"/>
    <w:rsid w:val="00353435"/>
    <w:rsid w:val="00353FF3"/>
    <w:rsid w:val="003541FE"/>
    <w:rsid w:val="003542E8"/>
    <w:rsid w:val="00354426"/>
    <w:rsid w:val="0035443D"/>
    <w:rsid w:val="003544C2"/>
    <w:rsid w:val="003545FA"/>
    <w:rsid w:val="00354740"/>
    <w:rsid w:val="00354AA2"/>
    <w:rsid w:val="00354C40"/>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51F"/>
    <w:rsid w:val="00360A60"/>
    <w:rsid w:val="0036136D"/>
    <w:rsid w:val="003613D3"/>
    <w:rsid w:val="00361412"/>
    <w:rsid w:val="0036145D"/>
    <w:rsid w:val="0036158B"/>
    <w:rsid w:val="003615CA"/>
    <w:rsid w:val="00361F16"/>
    <w:rsid w:val="00363277"/>
    <w:rsid w:val="003639D6"/>
    <w:rsid w:val="00363AD0"/>
    <w:rsid w:val="00363B15"/>
    <w:rsid w:val="00363B2C"/>
    <w:rsid w:val="003642A6"/>
    <w:rsid w:val="00364763"/>
    <w:rsid w:val="00364B93"/>
    <w:rsid w:val="00364F75"/>
    <w:rsid w:val="00365315"/>
    <w:rsid w:val="003655F6"/>
    <w:rsid w:val="00365623"/>
    <w:rsid w:val="0036588A"/>
    <w:rsid w:val="003658F2"/>
    <w:rsid w:val="00365AC9"/>
    <w:rsid w:val="00365C3D"/>
    <w:rsid w:val="00366032"/>
    <w:rsid w:val="003662A8"/>
    <w:rsid w:val="00366C1B"/>
    <w:rsid w:val="00366F86"/>
    <w:rsid w:val="00367156"/>
    <w:rsid w:val="00367282"/>
    <w:rsid w:val="00367299"/>
    <w:rsid w:val="00367337"/>
    <w:rsid w:val="00367367"/>
    <w:rsid w:val="00367FD8"/>
    <w:rsid w:val="0037004E"/>
    <w:rsid w:val="00370071"/>
    <w:rsid w:val="0037076B"/>
    <w:rsid w:val="00370970"/>
    <w:rsid w:val="00370B63"/>
    <w:rsid w:val="00370FBD"/>
    <w:rsid w:val="00370FCC"/>
    <w:rsid w:val="003711AF"/>
    <w:rsid w:val="00371354"/>
    <w:rsid w:val="0037155C"/>
    <w:rsid w:val="003717EF"/>
    <w:rsid w:val="00371B3C"/>
    <w:rsid w:val="00371B45"/>
    <w:rsid w:val="00371C0E"/>
    <w:rsid w:val="00371C44"/>
    <w:rsid w:val="00371E4A"/>
    <w:rsid w:val="00371F59"/>
    <w:rsid w:val="0037207B"/>
    <w:rsid w:val="0037335B"/>
    <w:rsid w:val="00373450"/>
    <w:rsid w:val="003735C6"/>
    <w:rsid w:val="00373616"/>
    <w:rsid w:val="003737A2"/>
    <w:rsid w:val="003737F9"/>
    <w:rsid w:val="0037435D"/>
    <w:rsid w:val="003743E0"/>
    <w:rsid w:val="00374409"/>
    <w:rsid w:val="00374848"/>
    <w:rsid w:val="00374A17"/>
    <w:rsid w:val="00374F7F"/>
    <w:rsid w:val="003757A1"/>
    <w:rsid w:val="00375889"/>
    <w:rsid w:val="00375B68"/>
    <w:rsid w:val="00375BFE"/>
    <w:rsid w:val="00375D09"/>
    <w:rsid w:val="003762DC"/>
    <w:rsid w:val="0037652C"/>
    <w:rsid w:val="0037653A"/>
    <w:rsid w:val="00376A93"/>
    <w:rsid w:val="00376BBC"/>
    <w:rsid w:val="00376F22"/>
    <w:rsid w:val="0037739D"/>
    <w:rsid w:val="0037751C"/>
    <w:rsid w:val="003777C0"/>
    <w:rsid w:val="003777EF"/>
    <w:rsid w:val="003778DF"/>
    <w:rsid w:val="00377D61"/>
    <w:rsid w:val="00380B66"/>
    <w:rsid w:val="00380CA3"/>
    <w:rsid w:val="00380F3F"/>
    <w:rsid w:val="00381953"/>
    <w:rsid w:val="00381E3A"/>
    <w:rsid w:val="00382232"/>
    <w:rsid w:val="00382561"/>
    <w:rsid w:val="00382904"/>
    <w:rsid w:val="003829A8"/>
    <w:rsid w:val="00382BED"/>
    <w:rsid w:val="00382D6B"/>
    <w:rsid w:val="00382F1A"/>
    <w:rsid w:val="00382F9A"/>
    <w:rsid w:val="00383031"/>
    <w:rsid w:val="00383282"/>
    <w:rsid w:val="003833D5"/>
    <w:rsid w:val="00383422"/>
    <w:rsid w:val="00383658"/>
    <w:rsid w:val="00383A72"/>
    <w:rsid w:val="00384086"/>
    <w:rsid w:val="0038412E"/>
    <w:rsid w:val="003841A6"/>
    <w:rsid w:val="0038475E"/>
    <w:rsid w:val="00384D62"/>
    <w:rsid w:val="00384F0C"/>
    <w:rsid w:val="00385769"/>
    <w:rsid w:val="003859A0"/>
    <w:rsid w:val="00385CCE"/>
    <w:rsid w:val="00385E2F"/>
    <w:rsid w:val="00385FE8"/>
    <w:rsid w:val="00386053"/>
    <w:rsid w:val="003866F7"/>
    <w:rsid w:val="00386711"/>
    <w:rsid w:val="00386835"/>
    <w:rsid w:val="00386E25"/>
    <w:rsid w:val="00387459"/>
    <w:rsid w:val="0038761F"/>
    <w:rsid w:val="0038771D"/>
    <w:rsid w:val="00387A2E"/>
    <w:rsid w:val="0039057E"/>
    <w:rsid w:val="00390935"/>
    <w:rsid w:val="003914DA"/>
    <w:rsid w:val="0039194C"/>
    <w:rsid w:val="00391EA1"/>
    <w:rsid w:val="00391F64"/>
    <w:rsid w:val="00391FFF"/>
    <w:rsid w:val="0039213C"/>
    <w:rsid w:val="003922E0"/>
    <w:rsid w:val="0039241F"/>
    <w:rsid w:val="00392491"/>
    <w:rsid w:val="003925CE"/>
    <w:rsid w:val="00392986"/>
    <w:rsid w:val="00392D62"/>
    <w:rsid w:val="00392DF4"/>
    <w:rsid w:val="0039344D"/>
    <w:rsid w:val="0039348F"/>
    <w:rsid w:val="003935B0"/>
    <w:rsid w:val="00393873"/>
    <w:rsid w:val="00393AC3"/>
    <w:rsid w:val="00393C42"/>
    <w:rsid w:val="00393D79"/>
    <w:rsid w:val="00393E44"/>
    <w:rsid w:val="00394301"/>
    <w:rsid w:val="00394720"/>
    <w:rsid w:val="00394A18"/>
    <w:rsid w:val="00394BD0"/>
    <w:rsid w:val="00394C09"/>
    <w:rsid w:val="00394C11"/>
    <w:rsid w:val="00395032"/>
    <w:rsid w:val="003953BA"/>
    <w:rsid w:val="003959E0"/>
    <w:rsid w:val="00395B77"/>
    <w:rsid w:val="00395CDB"/>
    <w:rsid w:val="00395F0D"/>
    <w:rsid w:val="0039607D"/>
    <w:rsid w:val="00396144"/>
    <w:rsid w:val="0039635B"/>
    <w:rsid w:val="00396B99"/>
    <w:rsid w:val="00396CD8"/>
    <w:rsid w:val="0039747B"/>
    <w:rsid w:val="0039756D"/>
    <w:rsid w:val="00397670"/>
    <w:rsid w:val="00397AB6"/>
    <w:rsid w:val="00397ACA"/>
    <w:rsid w:val="00397E93"/>
    <w:rsid w:val="00397EE0"/>
    <w:rsid w:val="003A027D"/>
    <w:rsid w:val="003A0A9F"/>
    <w:rsid w:val="003A0BCE"/>
    <w:rsid w:val="003A0C7E"/>
    <w:rsid w:val="003A101D"/>
    <w:rsid w:val="003A10C3"/>
    <w:rsid w:val="003A10D2"/>
    <w:rsid w:val="003A12A7"/>
    <w:rsid w:val="003A1563"/>
    <w:rsid w:val="003A1A3E"/>
    <w:rsid w:val="003A1DE8"/>
    <w:rsid w:val="003A247F"/>
    <w:rsid w:val="003A26C5"/>
    <w:rsid w:val="003A2806"/>
    <w:rsid w:val="003A3419"/>
    <w:rsid w:val="003A35FC"/>
    <w:rsid w:val="003A3FD9"/>
    <w:rsid w:val="003A495D"/>
    <w:rsid w:val="003A4A40"/>
    <w:rsid w:val="003A4C7C"/>
    <w:rsid w:val="003A4F66"/>
    <w:rsid w:val="003A5611"/>
    <w:rsid w:val="003A5844"/>
    <w:rsid w:val="003A597F"/>
    <w:rsid w:val="003A5F5C"/>
    <w:rsid w:val="003A652E"/>
    <w:rsid w:val="003A6735"/>
    <w:rsid w:val="003A673A"/>
    <w:rsid w:val="003A6AB2"/>
    <w:rsid w:val="003A70CA"/>
    <w:rsid w:val="003A71A8"/>
    <w:rsid w:val="003A71D2"/>
    <w:rsid w:val="003A7298"/>
    <w:rsid w:val="003A78E6"/>
    <w:rsid w:val="003A7A88"/>
    <w:rsid w:val="003A7E50"/>
    <w:rsid w:val="003B00CA"/>
    <w:rsid w:val="003B030B"/>
    <w:rsid w:val="003B0432"/>
    <w:rsid w:val="003B0525"/>
    <w:rsid w:val="003B0821"/>
    <w:rsid w:val="003B0BE9"/>
    <w:rsid w:val="003B0F4B"/>
    <w:rsid w:val="003B1344"/>
    <w:rsid w:val="003B13A2"/>
    <w:rsid w:val="003B199C"/>
    <w:rsid w:val="003B1DEE"/>
    <w:rsid w:val="003B2173"/>
    <w:rsid w:val="003B230F"/>
    <w:rsid w:val="003B26C0"/>
    <w:rsid w:val="003B2D57"/>
    <w:rsid w:val="003B2E06"/>
    <w:rsid w:val="003B2E9B"/>
    <w:rsid w:val="003B2F8D"/>
    <w:rsid w:val="003B3057"/>
    <w:rsid w:val="003B305A"/>
    <w:rsid w:val="003B3285"/>
    <w:rsid w:val="003B3587"/>
    <w:rsid w:val="003B37C7"/>
    <w:rsid w:val="003B391A"/>
    <w:rsid w:val="003B3C49"/>
    <w:rsid w:val="003B3C64"/>
    <w:rsid w:val="003B3D73"/>
    <w:rsid w:val="003B3FFD"/>
    <w:rsid w:val="003B42AC"/>
    <w:rsid w:val="003B45A9"/>
    <w:rsid w:val="003B4C5A"/>
    <w:rsid w:val="003B4FAA"/>
    <w:rsid w:val="003B547A"/>
    <w:rsid w:val="003B660E"/>
    <w:rsid w:val="003B67FD"/>
    <w:rsid w:val="003B6898"/>
    <w:rsid w:val="003B6EC0"/>
    <w:rsid w:val="003B708B"/>
    <w:rsid w:val="003B75B9"/>
    <w:rsid w:val="003B7618"/>
    <w:rsid w:val="003C0223"/>
    <w:rsid w:val="003C06E7"/>
    <w:rsid w:val="003C087B"/>
    <w:rsid w:val="003C0909"/>
    <w:rsid w:val="003C0952"/>
    <w:rsid w:val="003C0C3A"/>
    <w:rsid w:val="003C0DA2"/>
    <w:rsid w:val="003C12C3"/>
    <w:rsid w:val="003C1A18"/>
    <w:rsid w:val="003C1BB4"/>
    <w:rsid w:val="003C1BCA"/>
    <w:rsid w:val="003C1C0A"/>
    <w:rsid w:val="003C210A"/>
    <w:rsid w:val="003C2637"/>
    <w:rsid w:val="003C29E2"/>
    <w:rsid w:val="003C2A6B"/>
    <w:rsid w:val="003C2A6F"/>
    <w:rsid w:val="003C2DC1"/>
    <w:rsid w:val="003C2F03"/>
    <w:rsid w:val="003C32B4"/>
    <w:rsid w:val="003C3581"/>
    <w:rsid w:val="003C3CE8"/>
    <w:rsid w:val="003C3DDF"/>
    <w:rsid w:val="003C3F23"/>
    <w:rsid w:val="003C447E"/>
    <w:rsid w:val="003C4907"/>
    <w:rsid w:val="003C4AB5"/>
    <w:rsid w:val="003C4CCD"/>
    <w:rsid w:val="003C4F0C"/>
    <w:rsid w:val="003C527B"/>
    <w:rsid w:val="003C5824"/>
    <w:rsid w:val="003C5C41"/>
    <w:rsid w:val="003C5DB8"/>
    <w:rsid w:val="003C5E10"/>
    <w:rsid w:val="003C63FF"/>
    <w:rsid w:val="003C6583"/>
    <w:rsid w:val="003C669D"/>
    <w:rsid w:val="003C6877"/>
    <w:rsid w:val="003C697C"/>
    <w:rsid w:val="003C6B6A"/>
    <w:rsid w:val="003C6D56"/>
    <w:rsid w:val="003C7062"/>
    <w:rsid w:val="003C7070"/>
    <w:rsid w:val="003C7297"/>
    <w:rsid w:val="003C7447"/>
    <w:rsid w:val="003C7461"/>
    <w:rsid w:val="003C75A9"/>
    <w:rsid w:val="003C781B"/>
    <w:rsid w:val="003C796F"/>
    <w:rsid w:val="003C7F5F"/>
    <w:rsid w:val="003D052C"/>
    <w:rsid w:val="003D0788"/>
    <w:rsid w:val="003D0C03"/>
    <w:rsid w:val="003D11CE"/>
    <w:rsid w:val="003D132A"/>
    <w:rsid w:val="003D1517"/>
    <w:rsid w:val="003D1D50"/>
    <w:rsid w:val="003D22CD"/>
    <w:rsid w:val="003D232D"/>
    <w:rsid w:val="003D286B"/>
    <w:rsid w:val="003D2938"/>
    <w:rsid w:val="003D29A2"/>
    <w:rsid w:val="003D2A77"/>
    <w:rsid w:val="003D2D6C"/>
    <w:rsid w:val="003D2F8A"/>
    <w:rsid w:val="003D34B6"/>
    <w:rsid w:val="003D3924"/>
    <w:rsid w:val="003D3FBA"/>
    <w:rsid w:val="003D402B"/>
    <w:rsid w:val="003D4BF7"/>
    <w:rsid w:val="003D4E49"/>
    <w:rsid w:val="003D5076"/>
    <w:rsid w:val="003D54B0"/>
    <w:rsid w:val="003D55D3"/>
    <w:rsid w:val="003D5B98"/>
    <w:rsid w:val="003D6041"/>
    <w:rsid w:val="003D6278"/>
    <w:rsid w:val="003D62B2"/>
    <w:rsid w:val="003D6682"/>
    <w:rsid w:val="003D674C"/>
    <w:rsid w:val="003D6FF3"/>
    <w:rsid w:val="003D764F"/>
    <w:rsid w:val="003D76EF"/>
    <w:rsid w:val="003D7ED6"/>
    <w:rsid w:val="003E0042"/>
    <w:rsid w:val="003E012D"/>
    <w:rsid w:val="003E053A"/>
    <w:rsid w:val="003E0667"/>
    <w:rsid w:val="003E0ACC"/>
    <w:rsid w:val="003E0BCE"/>
    <w:rsid w:val="003E0C7C"/>
    <w:rsid w:val="003E0DDA"/>
    <w:rsid w:val="003E0DF3"/>
    <w:rsid w:val="003E1275"/>
    <w:rsid w:val="003E13E0"/>
    <w:rsid w:val="003E1660"/>
    <w:rsid w:val="003E17FB"/>
    <w:rsid w:val="003E192A"/>
    <w:rsid w:val="003E1CD1"/>
    <w:rsid w:val="003E1E8B"/>
    <w:rsid w:val="003E2061"/>
    <w:rsid w:val="003E2A2D"/>
    <w:rsid w:val="003E3619"/>
    <w:rsid w:val="003E3DB7"/>
    <w:rsid w:val="003E3F43"/>
    <w:rsid w:val="003E47D4"/>
    <w:rsid w:val="003E4D28"/>
    <w:rsid w:val="003E50B9"/>
    <w:rsid w:val="003E5127"/>
    <w:rsid w:val="003E5945"/>
    <w:rsid w:val="003E64A9"/>
    <w:rsid w:val="003E6580"/>
    <w:rsid w:val="003E6A85"/>
    <w:rsid w:val="003E7905"/>
    <w:rsid w:val="003F0336"/>
    <w:rsid w:val="003F0A43"/>
    <w:rsid w:val="003F0B20"/>
    <w:rsid w:val="003F0F29"/>
    <w:rsid w:val="003F103B"/>
    <w:rsid w:val="003F1793"/>
    <w:rsid w:val="003F2642"/>
    <w:rsid w:val="003F2978"/>
    <w:rsid w:val="003F3321"/>
    <w:rsid w:val="003F33ED"/>
    <w:rsid w:val="003F341C"/>
    <w:rsid w:val="003F3686"/>
    <w:rsid w:val="003F3FCC"/>
    <w:rsid w:val="003F4AB5"/>
    <w:rsid w:val="003F51BF"/>
    <w:rsid w:val="003F5547"/>
    <w:rsid w:val="003F55ED"/>
    <w:rsid w:val="003F5C40"/>
    <w:rsid w:val="003F6304"/>
    <w:rsid w:val="003F6CE5"/>
    <w:rsid w:val="003F6E12"/>
    <w:rsid w:val="003F6F8B"/>
    <w:rsid w:val="003F75ED"/>
    <w:rsid w:val="003F76A8"/>
    <w:rsid w:val="003F7C6C"/>
    <w:rsid w:val="003F7E45"/>
    <w:rsid w:val="003F7E7E"/>
    <w:rsid w:val="003F7F23"/>
    <w:rsid w:val="004002B7"/>
    <w:rsid w:val="004004D0"/>
    <w:rsid w:val="00400561"/>
    <w:rsid w:val="00400B2B"/>
    <w:rsid w:val="00400F18"/>
    <w:rsid w:val="00400F31"/>
    <w:rsid w:val="00401034"/>
    <w:rsid w:val="004023BA"/>
    <w:rsid w:val="00403279"/>
    <w:rsid w:val="0040370B"/>
    <w:rsid w:val="00403787"/>
    <w:rsid w:val="00403839"/>
    <w:rsid w:val="00403874"/>
    <w:rsid w:val="004038D6"/>
    <w:rsid w:val="004045DF"/>
    <w:rsid w:val="00404960"/>
    <w:rsid w:val="00405051"/>
    <w:rsid w:val="00405185"/>
    <w:rsid w:val="0040536B"/>
    <w:rsid w:val="004054EA"/>
    <w:rsid w:val="00405600"/>
    <w:rsid w:val="00405651"/>
    <w:rsid w:val="004059E6"/>
    <w:rsid w:val="004061A3"/>
    <w:rsid w:val="004067BB"/>
    <w:rsid w:val="00406B4D"/>
    <w:rsid w:val="00406CFF"/>
    <w:rsid w:val="004070F7"/>
    <w:rsid w:val="00407120"/>
    <w:rsid w:val="004078F8"/>
    <w:rsid w:val="0041027D"/>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6DD"/>
    <w:rsid w:val="00412799"/>
    <w:rsid w:val="00412B22"/>
    <w:rsid w:val="0041305D"/>
    <w:rsid w:val="004135A2"/>
    <w:rsid w:val="004138DB"/>
    <w:rsid w:val="00413E68"/>
    <w:rsid w:val="00413FA1"/>
    <w:rsid w:val="0041400A"/>
    <w:rsid w:val="0041437B"/>
    <w:rsid w:val="004143A4"/>
    <w:rsid w:val="0041443C"/>
    <w:rsid w:val="00414619"/>
    <w:rsid w:val="0041488F"/>
    <w:rsid w:val="00414965"/>
    <w:rsid w:val="00414B99"/>
    <w:rsid w:val="00414EFE"/>
    <w:rsid w:val="00414F87"/>
    <w:rsid w:val="004154F7"/>
    <w:rsid w:val="00415680"/>
    <w:rsid w:val="00415B31"/>
    <w:rsid w:val="00415DEF"/>
    <w:rsid w:val="00416051"/>
    <w:rsid w:val="004161AA"/>
    <w:rsid w:val="0041628E"/>
    <w:rsid w:val="00416D44"/>
    <w:rsid w:val="00416E91"/>
    <w:rsid w:val="00417676"/>
    <w:rsid w:val="004176FF"/>
    <w:rsid w:val="00417A1E"/>
    <w:rsid w:val="00417B2E"/>
    <w:rsid w:val="00417E8D"/>
    <w:rsid w:val="00420130"/>
    <w:rsid w:val="00420574"/>
    <w:rsid w:val="004205E5"/>
    <w:rsid w:val="00421178"/>
    <w:rsid w:val="0042196D"/>
    <w:rsid w:val="00421A27"/>
    <w:rsid w:val="00421D0A"/>
    <w:rsid w:val="00421E2F"/>
    <w:rsid w:val="00422041"/>
    <w:rsid w:val="004224E8"/>
    <w:rsid w:val="004226C3"/>
    <w:rsid w:val="004228BA"/>
    <w:rsid w:val="00422A29"/>
    <w:rsid w:val="00422FF7"/>
    <w:rsid w:val="0042342F"/>
    <w:rsid w:val="00423793"/>
    <w:rsid w:val="00423CB5"/>
    <w:rsid w:val="004240BD"/>
    <w:rsid w:val="004241C5"/>
    <w:rsid w:val="00424615"/>
    <w:rsid w:val="0042488F"/>
    <w:rsid w:val="00424E72"/>
    <w:rsid w:val="00424FA7"/>
    <w:rsid w:val="004251C7"/>
    <w:rsid w:val="00425310"/>
    <w:rsid w:val="00425486"/>
    <w:rsid w:val="004255F0"/>
    <w:rsid w:val="00425720"/>
    <w:rsid w:val="004257A7"/>
    <w:rsid w:val="00425A3C"/>
    <w:rsid w:val="00425D2C"/>
    <w:rsid w:val="00426157"/>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958"/>
    <w:rsid w:val="00431DA4"/>
    <w:rsid w:val="00432110"/>
    <w:rsid w:val="004328D3"/>
    <w:rsid w:val="004328EE"/>
    <w:rsid w:val="00432D25"/>
    <w:rsid w:val="00432DA1"/>
    <w:rsid w:val="00432EE8"/>
    <w:rsid w:val="00433073"/>
    <w:rsid w:val="00433128"/>
    <w:rsid w:val="00433892"/>
    <w:rsid w:val="004339DA"/>
    <w:rsid w:val="00433EBE"/>
    <w:rsid w:val="00433F4A"/>
    <w:rsid w:val="004341A4"/>
    <w:rsid w:val="00434406"/>
    <w:rsid w:val="004346A2"/>
    <w:rsid w:val="00434978"/>
    <w:rsid w:val="00434D22"/>
    <w:rsid w:val="004354D1"/>
    <w:rsid w:val="00435906"/>
    <w:rsid w:val="004359EF"/>
    <w:rsid w:val="00435E2B"/>
    <w:rsid w:val="004361F3"/>
    <w:rsid w:val="0043621B"/>
    <w:rsid w:val="00436549"/>
    <w:rsid w:val="00436DD2"/>
    <w:rsid w:val="00436E1B"/>
    <w:rsid w:val="00436E3C"/>
    <w:rsid w:val="0044015F"/>
    <w:rsid w:val="004403BC"/>
    <w:rsid w:val="0044050C"/>
    <w:rsid w:val="0044057E"/>
    <w:rsid w:val="004408B5"/>
    <w:rsid w:val="00440FED"/>
    <w:rsid w:val="00441317"/>
    <w:rsid w:val="004415A1"/>
    <w:rsid w:val="004415B0"/>
    <w:rsid w:val="00441AB3"/>
    <w:rsid w:val="00441AB5"/>
    <w:rsid w:val="00441B92"/>
    <w:rsid w:val="00443A9F"/>
    <w:rsid w:val="00443AD8"/>
    <w:rsid w:val="00443F8D"/>
    <w:rsid w:val="00444276"/>
    <w:rsid w:val="0044474B"/>
    <w:rsid w:val="00444F91"/>
    <w:rsid w:val="0044582F"/>
    <w:rsid w:val="00445A90"/>
    <w:rsid w:val="00445FF7"/>
    <w:rsid w:val="004462FB"/>
    <w:rsid w:val="0044647A"/>
    <w:rsid w:val="00446747"/>
    <w:rsid w:val="00447DE5"/>
    <w:rsid w:val="004501FB"/>
    <w:rsid w:val="00450397"/>
    <w:rsid w:val="004505B6"/>
    <w:rsid w:val="00450672"/>
    <w:rsid w:val="004508A8"/>
    <w:rsid w:val="00450E55"/>
    <w:rsid w:val="00451014"/>
    <w:rsid w:val="004511B0"/>
    <w:rsid w:val="004512BA"/>
    <w:rsid w:val="00451502"/>
    <w:rsid w:val="00451816"/>
    <w:rsid w:val="00451BAE"/>
    <w:rsid w:val="00451F5D"/>
    <w:rsid w:val="004528C9"/>
    <w:rsid w:val="00452CA7"/>
    <w:rsid w:val="00452CC3"/>
    <w:rsid w:val="00453036"/>
    <w:rsid w:val="0045316D"/>
    <w:rsid w:val="00453341"/>
    <w:rsid w:val="00453924"/>
    <w:rsid w:val="00453D82"/>
    <w:rsid w:val="004545C6"/>
    <w:rsid w:val="00454D8F"/>
    <w:rsid w:val="00454DCA"/>
    <w:rsid w:val="00454E26"/>
    <w:rsid w:val="004558DF"/>
    <w:rsid w:val="0045611B"/>
    <w:rsid w:val="00456240"/>
    <w:rsid w:val="00456544"/>
    <w:rsid w:val="00456649"/>
    <w:rsid w:val="004567B7"/>
    <w:rsid w:val="004567DC"/>
    <w:rsid w:val="00456856"/>
    <w:rsid w:val="00456897"/>
    <w:rsid w:val="00456DC2"/>
    <w:rsid w:val="004571EF"/>
    <w:rsid w:val="0045762A"/>
    <w:rsid w:val="004577FE"/>
    <w:rsid w:val="00457803"/>
    <w:rsid w:val="00457868"/>
    <w:rsid w:val="00457B31"/>
    <w:rsid w:val="00457B40"/>
    <w:rsid w:val="00457E4A"/>
    <w:rsid w:val="0046047A"/>
    <w:rsid w:val="0046063D"/>
    <w:rsid w:val="00460857"/>
    <w:rsid w:val="00460879"/>
    <w:rsid w:val="00460C59"/>
    <w:rsid w:val="00461210"/>
    <w:rsid w:val="00461700"/>
    <w:rsid w:val="00461884"/>
    <w:rsid w:val="004618B8"/>
    <w:rsid w:val="004619EE"/>
    <w:rsid w:val="00461AAC"/>
    <w:rsid w:val="00461BD3"/>
    <w:rsid w:val="00461D30"/>
    <w:rsid w:val="00462490"/>
    <w:rsid w:val="00462AC9"/>
    <w:rsid w:val="00462B05"/>
    <w:rsid w:val="00462FBE"/>
    <w:rsid w:val="004632FD"/>
    <w:rsid w:val="004634EB"/>
    <w:rsid w:val="00463690"/>
    <w:rsid w:val="00463BE3"/>
    <w:rsid w:val="00463DC3"/>
    <w:rsid w:val="00463E9A"/>
    <w:rsid w:val="0046406E"/>
    <w:rsid w:val="0046424A"/>
    <w:rsid w:val="00464712"/>
    <w:rsid w:val="00464736"/>
    <w:rsid w:val="0046485D"/>
    <w:rsid w:val="00464D61"/>
    <w:rsid w:val="00465299"/>
    <w:rsid w:val="004656C1"/>
    <w:rsid w:val="00465755"/>
    <w:rsid w:val="004657C9"/>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96F"/>
    <w:rsid w:val="00473A14"/>
    <w:rsid w:val="00473CC1"/>
    <w:rsid w:val="004742A2"/>
    <w:rsid w:val="004742AF"/>
    <w:rsid w:val="004745A9"/>
    <w:rsid w:val="00474871"/>
    <w:rsid w:val="00474BA4"/>
    <w:rsid w:val="00474CA8"/>
    <w:rsid w:val="00474E43"/>
    <w:rsid w:val="004750AB"/>
    <w:rsid w:val="00475288"/>
    <w:rsid w:val="0047551D"/>
    <w:rsid w:val="00476142"/>
    <w:rsid w:val="004766DA"/>
    <w:rsid w:val="00476894"/>
    <w:rsid w:val="00476A55"/>
    <w:rsid w:val="004770B4"/>
    <w:rsid w:val="0047713B"/>
    <w:rsid w:val="004772F3"/>
    <w:rsid w:val="0047733F"/>
    <w:rsid w:val="004777C6"/>
    <w:rsid w:val="00477D9A"/>
    <w:rsid w:val="00480043"/>
    <w:rsid w:val="004803CC"/>
    <w:rsid w:val="004806D3"/>
    <w:rsid w:val="0048076D"/>
    <w:rsid w:val="004809E0"/>
    <w:rsid w:val="00480A02"/>
    <w:rsid w:val="00480AA8"/>
    <w:rsid w:val="00480C86"/>
    <w:rsid w:val="0048134D"/>
    <w:rsid w:val="00481624"/>
    <w:rsid w:val="00481765"/>
    <w:rsid w:val="004817FB"/>
    <w:rsid w:val="00481D90"/>
    <w:rsid w:val="004821BE"/>
    <w:rsid w:val="00482700"/>
    <w:rsid w:val="00482CD4"/>
    <w:rsid w:val="00482DB6"/>
    <w:rsid w:val="00482F6C"/>
    <w:rsid w:val="00483261"/>
    <w:rsid w:val="0048328A"/>
    <w:rsid w:val="004832B4"/>
    <w:rsid w:val="004832C4"/>
    <w:rsid w:val="00483A1A"/>
    <w:rsid w:val="00483E6C"/>
    <w:rsid w:val="00484377"/>
    <w:rsid w:val="004845E6"/>
    <w:rsid w:val="00484917"/>
    <w:rsid w:val="004849BB"/>
    <w:rsid w:val="00485536"/>
    <w:rsid w:val="00485B23"/>
    <w:rsid w:val="00485B50"/>
    <w:rsid w:val="0048649D"/>
    <w:rsid w:val="0048661C"/>
    <w:rsid w:val="00486A7A"/>
    <w:rsid w:val="00486D23"/>
    <w:rsid w:val="00487078"/>
    <w:rsid w:val="004872F8"/>
    <w:rsid w:val="004874E4"/>
    <w:rsid w:val="0048767E"/>
    <w:rsid w:val="00487A12"/>
    <w:rsid w:val="00487D63"/>
    <w:rsid w:val="0049061F"/>
    <w:rsid w:val="0049070D"/>
    <w:rsid w:val="00490A39"/>
    <w:rsid w:val="00490C94"/>
    <w:rsid w:val="00490D2E"/>
    <w:rsid w:val="00490D67"/>
    <w:rsid w:val="00490E82"/>
    <w:rsid w:val="00491BE4"/>
    <w:rsid w:val="00491DB2"/>
    <w:rsid w:val="00492877"/>
    <w:rsid w:val="00492A48"/>
    <w:rsid w:val="00492E33"/>
    <w:rsid w:val="00493659"/>
    <w:rsid w:val="00493C95"/>
    <w:rsid w:val="00494068"/>
    <w:rsid w:val="00494108"/>
    <w:rsid w:val="004945E1"/>
    <w:rsid w:val="00494AE7"/>
    <w:rsid w:val="00494BA1"/>
    <w:rsid w:val="00494C48"/>
    <w:rsid w:val="00494CB0"/>
    <w:rsid w:val="0049517A"/>
    <w:rsid w:val="00495334"/>
    <w:rsid w:val="0049534F"/>
    <w:rsid w:val="00495459"/>
    <w:rsid w:val="00495BA6"/>
    <w:rsid w:val="00495DD4"/>
    <w:rsid w:val="00495FFB"/>
    <w:rsid w:val="004965F5"/>
    <w:rsid w:val="0049671B"/>
    <w:rsid w:val="00496DC2"/>
    <w:rsid w:val="00496E75"/>
    <w:rsid w:val="00497060"/>
    <w:rsid w:val="00497652"/>
    <w:rsid w:val="00497752"/>
    <w:rsid w:val="00497DF5"/>
    <w:rsid w:val="00497F39"/>
    <w:rsid w:val="00497F45"/>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741"/>
    <w:rsid w:val="004A283E"/>
    <w:rsid w:val="004A2CA9"/>
    <w:rsid w:val="004A2DE7"/>
    <w:rsid w:val="004A3016"/>
    <w:rsid w:val="004A33EF"/>
    <w:rsid w:val="004A34C9"/>
    <w:rsid w:val="004A3CB5"/>
    <w:rsid w:val="004A3D55"/>
    <w:rsid w:val="004A3DE2"/>
    <w:rsid w:val="004A3E7E"/>
    <w:rsid w:val="004A439B"/>
    <w:rsid w:val="004A49AC"/>
    <w:rsid w:val="004A537D"/>
    <w:rsid w:val="004A5DAE"/>
    <w:rsid w:val="004A5FDF"/>
    <w:rsid w:val="004A63F3"/>
    <w:rsid w:val="004A63F9"/>
    <w:rsid w:val="004A67BE"/>
    <w:rsid w:val="004A67F0"/>
    <w:rsid w:val="004A6E3D"/>
    <w:rsid w:val="004A71C3"/>
    <w:rsid w:val="004A7412"/>
    <w:rsid w:val="004A74C9"/>
    <w:rsid w:val="004A7769"/>
    <w:rsid w:val="004A77B1"/>
    <w:rsid w:val="004A7809"/>
    <w:rsid w:val="004A7BDF"/>
    <w:rsid w:val="004B065C"/>
    <w:rsid w:val="004B075C"/>
    <w:rsid w:val="004B1249"/>
    <w:rsid w:val="004B21C6"/>
    <w:rsid w:val="004B23AD"/>
    <w:rsid w:val="004B2597"/>
    <w:rsid w:val="004B27B8"/>
    <w:rsid w:val="004B2965"/>
    <w:rsid w:val="004B2A16"/>
    <w:rsid w:val="004B2A25"/>
    <w:rsid w:val="004B300B"/>
    <w:rsid w:val="004B30AE"/>
    <w:rsid w:val="004B3265"/>
    <w:rsid w:val="004B3545"/>
    <w:rsid w:val="004B360E"/>
    <w:rsid w:val="004B3642"/>
    <w:rsid w:val="004B3854"/>
    <w:rsid w:val="004B391B"/>
    <w:rsid w:val="004B3C21"/>
    <w:rsid w:val="004B40ED"/>
    <w:rsid w:val="004B4212"/>
    <w:rsid w:val="004B4224"/>
    <w:rsid w:val="004B4297"/>
    <w:rsid w:val="004B45EE"/>
    <w:rsid w:val="004B4647"/>
    <w:rsid w:val="004B4D61"/>
    <w:rsid w:val="004B4D7A"/>
    <w:rsid w:val="004B4FC8"/>
    <w:rsid w:val="004B5191"/>
    <w:rsid w:val="004B5424"/>
    <w:rsid w:val="004B5BB3"/>
    <w:rsid w:val="004B5C92"/>
    <w:rsid w:val="004B5FDA"/>
    <w:rsid w:val="004B6168"/>
    <w:rsid w:val="004B6508"/>
    <w:rsid w:val="004B6750"/>
    <w:rsid w:val="004B67B8"/>
    <w:rsid w:val="004B6B25"/>
    <w:rsid w:val="004B70D3"/>
    <w:rsid w:val="004B7113"/>
    <w:rsid w:val="004B73E5"/>
    <w:rsid w:val="004B7455"/>
    <w:rsid w:val="004B74FF"/>
    <w:rsid w:val="004B751E"/>
    <w:rsid w:val="004B7785"/>
    <w:rsid w:val="004B790B"/>
    <w:rsid w:val="004B7B3C"/>
    <w:rsid w:val="004B7CE4"/>
    <w:rsid w:val="004B7FDE"/>
    <w:rsid w:val="004C018A"/>
    <w:rsid w:val="004C0401"/>
    <w:rsid w:val="004C0C49"/>
    <w:rsid w:val="004C0E4B"/>
    <w:rsid w:val="004C1096"/>
    <w:rsid w:val="004C183D"/>
    <w:rsid w:val="004C211D"/>
    <w:rsid w:val="004C2341"/>
    <w:rsid w:val="004C2530"/>
    <w:rsid w:val="004C25E2"/>
    <w:rsid w:val="004C32C3"/>
    <w:rsid w:val="004C3603"/>
    <w:rsid w:val="004C38CA"/>
    <w:rsid w:val="004C394F"/>
    <w:rsid w:val="004C3A05"/>
    <w:rsid w:val="004C3EC7"/>
    <w:rsid w:val="004C3EEE"/>
    <w:rsid w:val="004C41DF"/>
    <w:rsid w:val="004C43B9"/>
    <w:rsid w:val="004C4426"/>
    <w:rsid w:val="004C483D"/>
    <w:rsid w:val="004C49EA"/>
    <w:rsid w:val="004C4A44"/>
    <w:rsid w:val="004C4BAF"/>
    <w:rsid w:val="004C4D15"/>
    <w:rsid w:val="004C4E08"/>
    <w:rsid w:val="004C4EBE"/>
    <w:rsid w:val="004C5485"/>
    <w:rsid w:val="004C5711"/>
    <w:rsid w:val="004C584E"/>
    <w:rsid w:val="004C590D"/>
    <w:rsid w:val="004C5BB8"/>
    <w:rsid w:val="004C5E9D"/>
    <w:rsid w:val="004C61B4"/>
    <w:rsid w:val="004C6637"/>
    <w:rsid w:val="004C673A"/>
    <w:rsid w:val="004C6AE9"/>
    <w:rsid w:val="004C6DA5"/>
    <w:rsid w:val="004C708C"/>
    <w:rsid w:val="004C741F"/>
    <w:rsid w:val="004C795A"/>
    <w:rsid w:val="004C7DF2"/>
    <w:rsid w:val="004C7F93"/>
    <w:rsid w:val="004C7FEE"/>
    <w:rsid w:val="004D00FD"/>
    <w:rsid w:val="004D0A62"/>
    <w:rsid w:val="004D1A0A"/>
    <w:rsid w:val="004D1E0A"/>
    <w:rsid w:val="004D1F3A"/>
    <w:rsid w:val="004D2629"/>
    <w:rsid w:val="004D26B8"/>
    <w:rsid w:val="004D27B5"/>
    <w:rsid w:val="004D2C2C"/>
    <w:rsid w:val="004D3637"/>
    <w:rsid w:val="004D38C2"/>
    <w:rsid w:val="004D3D3A"/>
    <w:rsid w:val="004D41DC"/>
    <w:rsid w:val="004D4506"/>
    <w:rsid w:val="004D4681"/>
    <w:rsid w:val="004D46E8"/>
    <w:rsid w:val="004D4D55"/>
    <w:rsid w:val="004D4EBC"/>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5DA"/>
    <w:rsid w:val="004E0A7D"/>
    <w:rsid w:val="004E0BD8"/>
    <w:rsid w:val="004E10CD"/>
    <w:rsid w:val="004E1401"/>
    <w:rsid w:val="004E178E"/>
    <w:rsid w:val="004E2892"/>
    <w:rsid w:val="004E2904"/>
    <w:rsid w:val="004E3061"/>
    <w:rsid w:val="004E3110"/>
    <w:rsid w:val="004E359D"/>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C9F"/>
    <w:rsid w:val="004E5DE1"/>
    <w:rsid w:val="004E5F87"/>
    <w:rsid w:val="004E61C2"/>
    <w:rsid w:val="004E66E4"/>
    <w:rsid w:val="004E688C"/>
    <w:rsid w:val="004E7567"/>
    <w:rsid w:val="004E784B"/>
    <w:rsid w:val="004E7AC0"/>
    <w:rsid w:val="004E7BCD"/>
    <w:rsid w:val="004F0224"/>
    <w:rsid w:val="004F02E4"/>
    <w:rsid w:val="004F0995"/>
    <w:rsid w:val="004F0D01"/>
    <w:rsid w:val="004F0DB4"/>
    <w:rsid w:val="004F0E04"/>
    <w:rsid w:val="004F10FA"/>
    <w:rsid w:val="004F11F0"/>
    <w:rsid w:val="004F18F4"/>
    <w:rsid w:val="004F193C"/>
    <w:rsid w:val="004F1CD3"/>
    <w:rsid w:val="004F1EBC"/>
    <w:rsid w:val="004F1EF0"/>
    <w:rsid w:val="004F20E8"/>
    <w:rsid w:val="004F236F"/>
    <w:rsid w:val="004F2577"/>
    <w:rsid w:val="004F2601"/>
    <w:rsid w:val="004F2D1C"/>
    <w:rsid w:val="004F2E9B"/>
    <w:rsid w:val="004F3172"/>
    <w:rsid w:val="004F36CD"/>
    <w:rsid w:val="004F3806"/>
    <w:rsid w:val="004F3B71"/>
    <w:rsid w:val="004F3C31"/>
    <w:rsid w:val="004F3FE5"/>
    <w:rsid w:val="004F4261"/>
    <w:rsid w:val="004F42C0"/>
    <w:rsid w:val="004F45BE"/>
    <w:rsid w:val="004F4806"/>
    <w:rsid w:val="004F4841"/>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0E68"/>
    <w:rsid w:val="00501304"/>
    <w:rsid w:val="00501425"/>
    <w:rsid w:val="005015F5"/>
    <w:rsid w:val="0050167B"/>
    <w:rsid w:val="00501DAD"/>
    <w:rsid w:val="00501E32"/>
    <w:rsid w:val="00502140"/>
    <w:rsid w:val="00502422"/>
    <w:rsid w:val="0050292B"/>
    <w:rsid w:val="0050318B"/>
    <w:rsid w:val="00503289"/>
    <w:rsid w:val="005033E1"/>
    <w:rsid w:val="005037E3"/>
    <w:rsid w:val="00503BA7"/>
    <w:rsid w:val="00503CF2"/>
    <w:rsid w:val="00504061"/>
    <w:rsid w:val="0050418E"/>
    <w:rsid w:val="00504311"/>
    <w:rsid w:val="0050485C"/>
    <w:rsid w:val="00504977"/>
    <w:rsid w:val="00504AC6"/>
    <w:rsid w:val="00504B89"/>
    <w:rsid w:val="00504D75"/>
    <w:rsid w:val="00504E31"/>
    <w:rsid w:val="0050509A"/>
    <w:rsid w:val="005050FD"/>
    <w:rsid w:val="00505D51"/>
    <w:rsid w:val="00506038"/>
    <w:rsid w:val="00506606"/>
    <w:rsid w:val="005066F3"/>
    <w:rsid w:val="0050687C"/>
    <w:rsid w:val="00506B5A"/>
    <w:rsid w:val="00506B5B"/>
    <w:rsid w:val="00506C0B"/>
    <w:rsid w:val="00506D47"/>
    <w:rsid w:val="0050754B"/>
    <w:rsid w:val="00507957"/>
    <w:rsid w:val="00507AAD"/>
    <w:rsid w:val="00507C0F"/>
    <w:rsid w:val="00510ABC"/>
    <w:rsid w:val="0051105A"/>
    <w:rsid w:val="00511079"/>
    <w:rsid w:val="0051110D"/>
    <w:rsid w:val="00511411"/>
    <w:rsid w:val="005118F3"/>
    <w:rsid w:val="00511CDF"/>
    <w:rsid w:val="00511E32"/>
    <w:rsid w:val="005122D5"/>
    <w:rsid w:val="00512495"/>
    <w:rsid w:val="00512829"/>
    <w:rsid w:val="00512B3E"/>
    <w:rsid w:val="00512B7E"/>
    <w:rsid w:val="00512BDA"/>
    <w:rsid w:val="00512FF6"/>
    <w:rsid w:val="00513839"/>
    <w:rsid w:val="00513AF5"/>
    <w:rsid w:val="00513DEF"/>
    <w:rsid w:val="00514130"/>
    <w:rsid w:val="0051423C"/>
    <w:rsid w:val="005142E3"/>
    <w:rsid w:val="00514304"/>
    <w:rsid w:val="005143B3"/>
    <w:rsid w:val="0051452D"/>
    <w:rsid w:val="005146D5"/>
    <w:rsid w:val="005148D4"/>
    <w:rsid w:val="00514C91"/>
    <w:rsid w:val="00514F42"/>
    <w:rsid w:val="005153CE"/>
    <w:rsid w:val="005157D9"/>
    <w:rsid w:val="00515AF4"/>
    <w:rsid w:val="00515B17"/>
    <w:rsid w:val="00515ECC"/>
    <w:rsid w:val="00516241"/>
    <w:rsid w:val="005163EA"/>
    <w:rsid w:val="00516644"/>
    <w:rsid w:val="00516A85"/>
    <w:rsid w:val="00516FD9"/>
    <w:rsid w:val="0051701F"/>
    <w:rsid w:val="00517491"/>
    <w:rsid w:val="00517919"/>
    <w:rsid w:val="0051791D"/>
    <w:rsid w:val="00517AEB"/>
    <w:rsid w:val="00517E67"/>
    <w:rsid w:val="00517FDB"/>
    <w:rsid w:val="00520D20"/>
    <w:rsid w:val="00520D28"/>
    <w:rsid w:val="00520D6D"/>
    <w:rsid w:val="00520EB9"/>
    <w:rsid w:val="00520FD7"/>
    <w:rsid w:val="005211E2"/>
    <w:rsid w:val="005212FD"/>
    <w:rsid w:val="00521425"/>
    <w:rsid w:val="00521858"/>
    <w:rsid w:val="0052198B"/>
    <w:rsid w:val="00521E52"/>
    <w:rsid w:val="00521EFE"/>
    <w:rsid w:val="005223B9"/>
    <w:rsid w:val="00522674"/>
    <w:rsid w:val="00522684"/>
    <w:rsid w:val="00522E48"/>
    <w:rsid w:val="005236EB"/>
    <w:rsid w:val="00523A8E"/>
    <w:rsid w:val="00523ACC"/>
    <w:rsid w:val="00523B8E"/>
    <w:rsid w:val="00523E75"/>
    <w:rsid w:val="00524059"/>
    <w:rsid w:val="005243A3"/>
    <w:rsid w:val="005243E0"/>
    <w:rsid w:val="00524856"/>
    <w:rsid w:val="005256F3"/>
    <w:rsid w:val="005257A5"/>
    <w:rsid w:val="005259DC"/>
    <w:rsid w:val="00525CD4"/>
    <w:rsid w:val="00525D84"/>
    <w:rsid w:val="0052610F"/>
    <w:rsid w:val="005265A3"/>
    <w:rsid w:val="005266BA"/>
    <w:rsid w:val="00526783"/>
    <w:rsid w:val="005267EC"/>
    <w:rsid w:val="00526BDD"/>
    <w:rsid w:val="00527457"/>
    <w:rsid w:val="0052773A"/>
    <w:rsid w:val="0052777E"/>
    <w:rsid w:val="00527FB1"/>
    <w:rsid w:val="00530299"/>
    <w:rsid w:val="00530423"/>
    <w:rsid w:val="00530D12"/>
    <w:rsid w:val="0053107E"/>
    <w:rsid w:val="0053111C"/>
    <w:rsid w:val="005312CB"/>
    <w:rsid w:val="00531557"/>
    <w:rsid w:val="0053162F"/>
    <w:rsid w:val="00531777"/>
    <w:rsid w:val="00531C2D"/>
    <w:rsid w:val="005324C3"/>
    <w:rsid w:val="0053281C"/>
    <w:rsid w:val="005328DF"/>
    <w:rsid w:val="00532913"/>
    <w:rsid w:val="00532A05"/>
    <w:rsid w:val="00532AD0"/>
    <w:rsid w:val="00532ADF"/>
    <w:rsid w:val="0053311D"/>
    <w:rsid w:val="00533146"/>
    <w:rsid w:val="00533172"/>
    <w:rsid w:val="00533B93"/>
    <w:rsid w:val="0053400D"/>
    <w:rsid w:val="005340C9"/>
    <w:rsid w:val="005340F1"/>
    <w:rsid w:val="0053425A"/>
    <w:rsid w:val="00534536"/>
    <w:rsid w:val="00535498"/>
    <w:rsid w:val="005361EA"/>
    <w:rsid w:val="00536264"/>
    <w:rsid w:val="005362A9"/>
    <w:rsid w:val="00536377"/>
    <w:rsid w:val="00536698"/>
    <w:rsid w:val="005375FE"/>
    <w:rsid w:val="00537BD2"/>
    <w:rsid w:val="00537BF7"/>
    <w:rsid w:val="00537E8B"/>
    <w:rsid w:val="00540BFC"/>
    <w:rsid w:val="005410D2"/>
    <w:rsid w:val="005411B3"/>
    <w:rsid w:val="005411C8"/>
    <w:rsid w:val="0054146F"/>
    <w:rsid w:val="005414CA"/>
    <w:rsid w:val="00541515"/>
    <w:rsid w:val="0054153D"/>
    <w:rsid w:val="0054195A"/>
    <w:rsid w:val="00541D7D"/>
    <w:rsid w:val="00541EE4"/>
    <w:rsid w:val="005420DE"/>
    <w:rsid w:val="00542249"/>
    <w:rsid w:val="0054235C"/>
    <w:rsid w:val="00542464"/>
    <w:rsid w:val="0054272B"/>
    <w:rsid w:val="005428E0"/>
    <w:rsid w:val="00542B77"/>
    <w:rsid w:val="00542FAA"/>
    <w:rsid w:val="005430E8"/>
    <w:rsid w:val="005431F5"/>
    <w:rsid w:val="00543451"/>
    <w:rsid w:val="00543707"/>
    <w:rsid w:val="00543811"/>
    <w:rsid w:val="005439D2"/>
    <w:rsid w:val="005439DA"/>
    <w:rsid w:val="00543EBB"/>
    <w:rsid w:val="00543F17"/>
    <w:rsid w:val="00544213"/>
    <w:rsid w:val="0054486D"/>
    <w:rsid w:val="00544A7B"/>
    <w:rsid w:val="00544F8D"/>
    <w:rsid w:val="0054527F"/>
    <w:rsid w:val="005452F5"/>
    <w:rsid w:val="005453F3"/>
    <w:rsid w:val="00545549"/>
    <w:rsid w:val="005456DC"/>
    <w:rsid w:val="00545721"/>
    <w:rsid w:val="00545FB1"/>
    <w:rsid w:val="00546017"/>
    <w:rsid w:val="0054607E"/>
    <w:rsid w:val="00546218"/>
    <w:rsid w:val="00546333"/>
    <w:rsid w:val="005463C8"/>
    <w:rsid w:val="005467F7"/>
    <w:rsid w:val="005469F5"/>
    <w:rsid w:val="00546F36"/>
    <w:rsid w:val="005473D0"/>
    <w:rsid w:val="005475C8"/>
    <w:rsid w:val="00547606"/>
    <w:rsid w:val="00547D12"/>
    <w:rsid w:val="005502F7"/>
    <w:rsid w:val="005503C8"/>
    <w:rsid w:val="00550670"/>
    <w:rsid w:val="00550832"/>
    <w:rsid w:val="005509C3"/>
    <w:rsid w:val="00550BE2"/>
    <w:rsid w:val="005511F3"/>
    <w:rsid w:val="005516C7"/>
    <w:rsid w:val="005518ED"/>
    <w:rsid w:val="00551E40"/>
    <w:rsid w:val="00551E6D"/>
    <w:rsid w:val="00552022"/>
    <w:rsid w:val="00552093"/>
    <w:rsid w:val="005522EE"/>
    <w:rsid w:val="00552410"/>
    <w:rsid w:val="0055272E"/>
    <w:rsid w:val="00553504"/>
    <w:rsid w:val="005536A7"/>
    <w:rsid w:val="005537FE"/>
    <w:rsid w:val="00553A52"/>
    <w:rsid w:val="00553CEB"/>
    <w:rsid w:val="00553EAB"/>
    <w:rsid w:val="005540E5"/>
    <w:rsid w:val="00554239"/>
    <w:rsid w:val="005542EF"/>
    <w:rsid w:val="00554530"/>
    <w:rsid w:val="00554B5F"/>
    <w:rsid w:val="00554C49"/>
    <w:rsid w:val="00554D72"/>
    <w:rsid w:val="00554E06"/>
    <w:rsid w:val="00554E4B"/>
    <w:rsid w:val="00554EF3"/>
    <w:rsid w:val="0055519C"/>
    <w:rsid w:val="005554C1"/>
    <w:rsid w:val="0055584E"/>
    <w:rsid w:val="00555F67"/>
    <w:rsid w:val="00555FD9"/>
    <w:rsid w:val="00556BFC"/>
    <w:rsid w:val="00556C9C"/>
    <w:rsid w:val="00556D9E"/>
    <w:rsid w:val="00556E32"/>
    <w:rsid w:val="00557882"/>
    <w:rsid w:val="005578D2"/>
    <w:rsid w:val="00557A40"/>
    <w:rsid w:val="005602E2"/>
    <w:rsid w:val="005604F1"/>
    <w:rsid w:val="005606A4"/>
    <w:rsid w:val="005607B8"/>
    <w:rsid w:val="00560CF5"/>
    <w:rsid w:val="00560E18"/>
    <w:rsid w:val="00560F1B"/>
    <w:rsid w:val="00560F5B"/>
    <w:rsid w:val="005613E1"/>
    <w:rsid w:val="00561713"/>
    <w:rsid w:val="00561A52"/>
    <w:rsid w:val="0056272D"/>
    <w:rsid w:val="005627C3"/>
    <w:rsid w:val="00562BAB"/>
    <w:rsid w:val="00562EDC"/>
    <w:rsid w:val="00563047"/>
    <w:rsid w:val="0056308E"/>
    <w:rsid w:val="005631AF"/>
    <w:rsid w:val="00563537"/>
    <w:rsid w:val="00563840"/>
    <w:rsid w:val="005638C1"/>
    <w:rsid w:val="00563D00"/>
    <w:rsid w:val="00563E12"/>
    <w:rsid w:val="00563F16"/>
    <w:rsid w:val="00563F36"/>
    <w:rsid w:val="00563FB4"/>
    <w:rsid w:val="0056415C"/>
    <w:rsid w:val="005645CD"/>
    <w:rsid w:val="005649BF"/>
    <w:rsid w:val="005650ED"/>
    <w:rsid w:val="00565774"/>
    <w:rsid w:val="00565869"/>
    <w:rsid w:val="005659EE"/>
    <w:rsid w:val="00565A71"/>
    <w:rsid w:val="00566502"/>
    <w:rsid w:val="0056655C"/>
    <w:rsid w:val="0056708E"/>
    <w:rsid w:val="005671BE"/>
    <w:rsid w:val="005671C7"/>
    <w:rsid w:val="005673FA"/>
    <w:rsid w:val="00567415"/>
    <w:rsid w:val="0056756F"/>
    <w:rsid w:val="00567610"/>
    <w:rsid w:val="00567AA9"/>
    <w:rsid w:val="00567F0F"/>
    <w:rsid w:val="005704BC"/>
    <w:rsid w:val="00570C64"/>
    <w:rsid w:val="00570D9F"/>
    <w:rsid w:val="00571413"/>
    <w:rsid w:val="0057185C"/>
    <w:rsid w:val="00571AA3"/>
    <w:rsid w:val="00571CA8"/>
    <w:rsid w:val="00571DD2"/>
    <w:rsid w:val="00572506"/>
    <w:rsid w:val="00572914"/>
    <w:rsid w:val="00572947"/>
    <w:rsid w:val="00572ABB"/>
    <w:rsid w:val="00573138"/>
    <w:rsid w:val="005734A7"/>
    <w:rsid w:val="00573515"/>
    <w:rsid w:val="00573809"/>
    <w:rsid w:val="005739C3"/>
    <w:rsid w:val="00573E4B"/>
    <w:rsid w:val="00574122"/>
    <w:rsid w:val="00574355"/>
    <w:rsid w:val="00574611"/>
    <w:rsid w:val="005746C4"/>
    <w:rsid w:val="005749F0"/>
    <w:rsid w:val="00574B50"/>
    <w:rsid w:val="00575265"/>
    <w:rsid w:val="00575E12"/>
    <w:rsid w:val="00576065"/>
    <w:rsid w:val="00576087"/>
    <w:rsid w:val="00576331"/>
    <w:rsid w:val="005767D9"/>
    <w:rsid w:val="00576D4B"/>
    <w:rsid w:val="00576F11"/>
    <w:rsid w:val="00576FF3"/>
    <w:rsid w:val="0057712E"/>
    <w:rsid w:val="005771B2"/>
    <w:rsid w:val="005775E3"/>
    <w:rsid w:val="00577819"/>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5D3"/>
    <w:rsid w:val="00582666"/>
    <w:rsid w:val="00582BA5"/>
    <w:rsid w:val="00582C6E"/>
    <w:rsid w:val="00582F21"/>
    <w:rsid w:val="005830DA"/>
    <w:rsid w:val="005831DD"/>
    <w:rsid w:val="0058388C"/>
    <w:rsid w:val="005838A8"/>
    <w:rsid w:val="00583FA3"/>
    <w:rsid w:val="00584320"/>
    <w:rsid w:val="005843AF"/>
    <w:rsid w:val="0058475E"/>
    <w:rsid w:val="00585484"/>
    <w:rsid w:val="00585503"/>
    <w:rsid w:val="00585D76"/>
    <w:rsid w:val="00586136"/>
    <w:rsid w:val="00586317"/>
    <w:rsid w:val="005866B7"/>
    <w:rsid w:val="00586F6F"/>
    <w:rsid w:val="00587229"/>
    <w:rsid w:val="00587503"/>
    <w:rsid w:val="005876DE"/>
    <w:rsid w:val="005878E8"/>
    <w:rsid w:val="00587F7F"/>
    <w:rsid w:val="00590781"/>
    <w:rsid w:val="00590E8D"/>
    <w:rsid w:val="00591021"/>
    <w:rsid w:val="00591155"/>
    <w:rsid w:val="005911F0"/>
    <w:rsid w:val="00591511"/>
    <w:rsid w:val="0059159B"/>
    <w:rsid w:val="0059171E"/>
    <w:rsid w:val="005918B1"/>
    <w:rsid w:val="00591B6E"/>
    <w:rsid w:val="00591E50"/>
    <w:rsid w:val="0059255E"/>
    <w:rsid w:val="00592CDA"/>
    <w:rsid w:val="00592F2A"/>
    <w:rsid w:val="0059331A"/>
    <w:rsid w:val="0059338E"/>
    <w:rsid w:val="00593871"/>
    <w:rsid w:val="005938ED"/>
    <w:rsid w:val="00593A72"/>
    <w:rsid w:val="0059409B"/>
    <w:rsid w:val="005947A2"/>
    <w:rsid w:val="00594A27"/>
    <w:rsid w:val="00595307"/>
    <w:rsid w:val="00595A8C"/>
    <w:rsid w:val="00595C2C"/>
    <w:rsid w:val="00595ECC"/>
    <w:rsid w:val="00596160"/>
    <w:rsid w:val="005964E0"/>
    <w:rsid w:val="00596A43"/>
    <w:rsid w:val="00596BBA"/>
    <w:rsid w:val="00597386"/>
    <w:rsid w:val="005975C4"/>
    <w:rsid w:val="00597AF5"/>
    <w:rsid w:val="00597B84"/>
    <w:rsid w:val="00597ED8"/>
    <w:rsid w:val="005A08F8"/>
    <w:rsid w:val="005A0C51"/>
    <w:rsid w:val="005A0D1D"/>
    <w:rsid w:val="005A133B"/>
    <w:rsid w:val="005A13FA"/>
    <w:rsid w:val="005A17AE"/>
    <w:rsid w:val="005A1951"/>
    <w:rsid w:val="005A1C9C"/>
    <w:rsid w:val="005A1E69"/>
    <w:rsid w:val="005A224D"/>
    <w:rsid w:val="005A23B4"/>
    <w:rsid w:val="005A2629"/>
    <w:rsid w:val="005A2689"/>
    <w:rsid w:val="005A2B20"/>
    <w:rsid w:val="005A2CC3"/>
    <w:rsid w:val="005A3331"/>
    <w:rsid w:val="005A34D5"/>
    <w:rsid w:val="005A36E4"/>
    <w:rsid w:val="005A3943"/>
    <w:rsid w:val="005A4450"/>
    <w:rsid w:val="005A48B2"/>
    <w:rsid w:val="005A4904"/>
    <w:rsid w:val="005A4BE2"/>
    <w:rsid w:val="005A515A"/>
    <w:rsid w:val="005A5C6F"/>
    <w:rsid w:val="005A5D3A"/>
    <w:rsid w:val="005A5DF4"/>
    <w:rsid w:val="005A662A"/>
    <w:rsid w:val="005A6997"/>
    <w:rsid w:val="005A6CC2"/>
    <w:rsid w:val="005A704D"/>
    <w:rsid w:val="005A783C"/>
    <w:rsid w:val="005B0524"/>
    <w:rsid w:val="005B065E"/>
    <w:rsid w:val="005B095A"/>
    <w:rsid w:val="005B1237"/>
    <w:rsid w:val="005B1247"/>
    <w:rsid w:val="005B286D"/>
    <w:rsid w:val="005B2BDD"/>
    <w:rsid w:val="005B2FD6"/>
    <w:rsid w:val="005B30BE"/>
    <w:rsid w:val="005B3B59"/>
    <w:rsid w:val="005B3C6D"/>
    <w:rsid w:val="005B3EBC"/>
    <w:rsid w:val="005B4045"/>
    <w:rsid w:val="005B4466"/>
    <w:rsid w:val="005B4F3C"/>
    <w:rsid w:val="005B50E3"/>
    <w:rsid w:val="005B5A34"/>
    <w:rsid w:val="005B5BC1"/>
    <w:rsid w:val="005B600D"/>
    <w:rsid w:val="005B609E"/>
    <w:rsid w:val="005B62CF"/>
    <w:rsid w:val="005B6306"/>
    <w:rsid w:val="005B6988"/>
    <w:rsid w:val="005B6DF6"/>
    <w:rsid w:val="005B72EB"/>
    <w:rsid w:val="005B7B7D"/>
    <w:rsid w:val="005B7D93"/>
    <w:rsid w:val="005B7FDA"/>
    <w:rsid w:val="005C01BE"/>
    <w:rsid w:val="005C069D"/>
    <w:rsid w:val="005C0CB2"/>
    <w:rsid w:val="005C0E01"/>
    <w:rsid w:val="005C1150"/>
    <w:rsid w:val="005C158E"/>
    <w:rsid w:val="005C16E6"/>
    <w:rsid w:val="005C1948"/>
    <w:rsid w:val="005C1E34"/>
    <w:rsid w:val="005C1F2B"/>
    <w:rsid w:val="005C2093"/>
    <w:rsid w:val="005C22F9"/>
    <w:rsid w:val="005C263C"/>
    <w:rsid w:val="005C2679"/>
    <w:rsid w:val="005C298C"/>
    <w:rsid w:val="005C3009"/>
    <w:rsid w:val="005C3111"/>
    <w:rsid w:val="005C4BFB"/>
    <w:rsid w:val="005C4E75"/>
    <w:rsid w:val="005C54DE"/>
    <w:rsid w:val="005C5870"/>
    <w:rsid w:val="005C5A76"/>
    <w:rsid w:val="005C5A85"/>
    <w:rsid w:val="005C5EE4"/>
    <w:rsid w:val="005C5EF4"/>
    <w:rsid w:val="005C6552"/>
    <w:rsid w:val="005C6569"/>
    <w:rsid w:val="005C65AF"/>
    <w:rsid w:val="005C695C"/>
    <w:rsid w:val="005C6A7D"/>
    <w:rsid w:val="005C7123"/>
    <w:rsid w:val="005C737F"/>
    <w:rsid w:val="005C7BA3"/>
    <w:rsid w:val="005C7D6F"/>
    <w:rsid w:val="005D02D0"/>
    <w:rsid w:val="005D059A"/>
    <w:rsid w:val="005D06E6"/>
    <w:rsid w:val="005D0764"/>
    <w:rsid w:val="005D07C5"/>
    <w:rsid w:val="005D089E"/>
    <w:rsid w:val="005D0C2F"/>
    <w:rsid w:val="005D0EFE"/>
    <w:rsid w:val="005D1D43"/>
    <w:rsid w:val="005D1F67"/>
    <w:rsid w:val="005D1FC6"/>
    <w:rsid w:val="005D21B7"/>
    <w:rsid w:val="005D21C4"/>
    <w:rsid w:val="005D2324"/>
    <w:rsid w:val="005D270E"/>
    <w:rsid w:val="005D28F0"/>
    <w:rsid w:val="005D2DAD"/>
    <w:rsid w:val="005D36C5"/>
    <w:rsid w:val="005D390D"/>
    <w:rsid w:val="005D3E09"/>
    <w:rsid w:val="005D3FE3"/>
    <w:rsid w:val="005D4302"/>
    <w:rsid w:val="005D4CA6"/>
    <w:rsid w:val="005D52CA"/>
    <w:rsid w:val="005D545B"/>
    <w:rsid w:val="005D5A20"/>
    <w:rsid w:val="005D5C21"/>
    <w:rsid w:val="005D6059"/>
    <w:rsid w:val="005D617E"/>
    <w:rsid w:val="005D624C"/>
    <w:rsid w:val="005D658B"/>
    <w:rsid w:val="005D684E"/>
    <w:rsid w:val="005D68A9"/>
    <w:rsid w:val="005D70A3"/>
    <w:rsid w:val="005D71DA"/>
    <w:rsid w:val="005D786C"/>
    <w:rsid w:val="005D7D61"/>
    <w:rsid w:val="005D7DFB"/>
    <w:rsid w:val="005D7FA3"/>
    <w:rsid w:val="005E00E5"/>
    <w:rsid w:val="005E0148"/>
    <w:rsid w:val="005E0222"/>
    <w:rsid w:val="005E049F"/>
    <w:rsid w:val="005E06CC"/>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345"/>
    <w:rsid w:val="005E34C3"/>
    <w:rsid w:val="005E354D"/>
    <w:rsid w:val="005E3944"/>
    <w:rsid w:val="005E3A0A"/>
    <w:rsid w:val="005E3A34"/>
    <w:rsid w:val="005E3C00"/>
    <w:rsid w:val="005E403A"/>
    <w:rsid w:val="005E449E"/>
    <w:rsid w:val="005E512F"/>
    <w:rsid w:val="005E544F"/>
    <w:rsid w:val="005E6196"/>
    <w:rsid w:val="005E635C"/>
    <w:rsid w:val="005E663E"/>
    <w:rsid w:val="005E69B9"/>
    <w:rsid w:val="005E6D83"/>
    <w:rsid w:val="005E7088"/>
    <w:rsid w:val="005E75BE"/>
    <w:rsid w:val="005E760D"/>
    <w:rsid w:val="005E77D9"/>
    <w:rsid w:val="005E7E1B"/>
    <w:rsid w:val="005F00E3"/>
    <w:rsid w:val="005F0108"/>
    <w:rsid w:val="005F0291"/>
    <w:rsid w:val="005F0C8D"/>
    <w:rsid w:val="005F0ECC"/>
    <w:rsid w:val="005F0EFB"/>
    <w:rsid w:val="005F1734"/>
    <w:rsid w:val="005F19C9"/>
    <w:rsid w:val="005F21A5"/>
    <w:rsid w:val="005F2470"/>
    <w:rsid w:val="005F280F"/>
    <w:rsid w:val="005F28C6"/>
    <w:rsid w:val="005F2A4A"/>
    <w:rsid w:val="005F2B77"/>
    <w:rsid w:val="005F2D3B"/>
    <w:rsid w:val="005F31EE"/>
    <w:rsid w:val="005F3440"/>
    <w:rsid w:val="005F367F"/>
    <w:rsid w:val="005F38FB"/>
    <w:rsid w:val="005F3A15"/>
    <w:rsid w:val="005F3E7E"/>
    <w:rsid w:val="005F3F16"/>
    <w:rsid w:val="005F4CFD"/>
    <w:rsid w:val="005F4D6C"/>
    <w:rsid w:val="005F4FC8"/>
    <w:rsid w:val="005F5072"/>
    <w:rsid w:val="005F52CC"/>
    <w:rsid w:val="005F573C"/>
    <w:rsid w:val="005F5785"/>
    <w:rsid w:val="005F5D99"/>
    <w:rsid w:val="005F5E6F"/>
    <w:rsid w:val="005F6090"/>
    <w:rsid w:val="005F64BD"/>
    <w:rsid w:val="005F6510"/>
    <w:rsid w:val="005F681C"/>
    <w:rsid w:val="005F6A17"/>
    <w:rsid w:val="005F6BD4"/>
    <w:rsid w:val="005F7188"/>
    <w:rsid w:val="005F7795"/>
    <w:rsid w:val="005F787A"/>
    <w:rsid w:val="005F7985"/>
    <w:rsid w:val="005F79F1"/>
    <w:rsid w:val="005F7A0F"/>
    <w:rsid w:val="0060048C"/>
    <w:rsid w:val="00600569"/>
    <w:rsid w:val="00600ACF"/>
    <w:rsid w:val="00600CEB"/>
    <w:rsid w:val="0060137C"/>
    <w:rsid w:val="006015BC"/>
    <w:rsid w:val="00601B4C"/>
    <w:rsid w:val="00602087"/>
    <w:rsid w:val="0060233C"/>
    <w:rsid w:val="00602408"/>
    <w:rsid w:val="00602642"/>
    <w:rsid w:val="006027DE"/>
    <w:rsid w:val="00602A78"/>
    <w:rsid w:val="00602A84"/>
    <w:rsid w:val="00602AA1"/>
    <w:rsid w:val="00603123"/>
    <w:rsid w:val="00603646"/>
    <w:rsid w:val="006036F4"/>
    <w:rsid w:val="00603708"/>
    <w:rsid w:val="00603A39"/>
    <w:rsid w:val="00603FDF"/>
    <w:rsid w:val="0060412F"/>
    <w:rsid w:val="00604151"/>
    <w:rsid w:val="00604367"/>
    <w:rsid w:val="006043B2"/>
    <w:rsid w:val="006044BE"/>
    <w:rsid w:val="006045EC"/>
    <w:rsid w:val="0060475F"/>
    <w:rsid w:val="006047DF"/>
    <w:rsid w:val="00604804"/>
    <w:rsid w:val="00604906"/>
    <w:rsid w:val="00604CAA"/>
    <w:rsid w:val="00604DE1"/>
    <w:rsid w:val="00605443"/>
    <w:rsid w:val="00605EE5"/>
    <w:rsid w:val="006060C2"/>
    <w:rsid w:val="006064A0"/>
    <w:rsid w:val="0060677D"/>
    <w:rsid w:val="00606A26"/>
    <w:rsid w:val="00606D7A"/>
    <w:rsid w:val="00607654"/>
    <w:rsid w:val="00607859"/>
    <w:rsid w:val="00607D81"/>
    <w:rsid w:val="006101A6"/>
    <w:rsid w:val="0061041F"/>
    <w:rsid w:val="00610747"/>
    <w:rsid w:val="006108D5"/>
    <w:rsid w:val="00610C19"/>
    <w:rsid w:val="00610D1E"/>
    <w:rsid w:val="00610E03"/>
    <w:rsid w:val="00610EDF"/>
    <w:rsid w:val="0061176E"/>
    <w:rsid w:val="006117F9"/>
    <w:rsid w:val="00611819"/>
    <w:rsid w:val="00612102"/>
    <w:rsid w:val="006122B7"/>
    <w:rsid w:val="006124C0"/>
    <w:rsid w:val="006128C5"/>
    <w:rsid w:val="00612D22"/>
    <w:rsid w:val="006136C3"/>
    <w:rsid w:val="006138EE"/>
    <w:rsid w:val="00613A64"/>
    <w:rsid w:val="00613EA5"/>
    <w:rsid w:val="006142AE"/>
    <w:rsid w:val="006142F2"/>
    <w:rsid w:val="006145B9"/>
    <w:rsid w:val="00614856"/>
    <w:rsid w:val="00614CD1"/>
    <w:rsid w:val="00614D57"/>
    <w:rsid w:val="006151F2"/>
    <w:rsid w:val="0061523B"/>
    <w:rsid w:val="00615529"/>
    <w:rsid w:val="0061567B"/>
    <w:rsid w:val="006156B9"/>
    <w:rsid w:val="00615AC8"/>
    <w:rsid w:val="00616207"/>
    <w:rsid w:val="00616260"/>
    <w:rsid w:val="00616579"/>
    <w:rsid w:val="00616703"/>
    <w:rsid w:val="0061689F"/>
    <w:rsid w:val="006168F0"/>
    <w:rsid w:val="00616B73"/>
    <w:rsid w:val="00616D86"/>
    <w:rsid w:val="00616DA9"/>
    <w:rsid w:val="00616DF1"/>
    <w:rsid w:val="00617D5C"/>
    <w:rsid w:val="00617E97"/>
    <w:rsid w:val="00620554"/>
    <w:rsid w:val="00620BA2"/>
    <w:rsid w:val="00620CB5"/>
    <w:rsid w:val="00620E3E"/>
    <w:rsid w:val="00621388"/>
    <w:rsid w:val="0062152A"/>
    <w:rsid w:val="00621753"/>
    <w:rsid w:val="006218EB"/>
    <w:rsid w:val="00622534"/>
    <w:rsid w:val="00622647"/>
    <w:rsid w:val="00622D74"/>
    <w:rsid w:val="00622E57"/>
    <w:rsid w:val="00623583"/>
    <w:rsid w:val="00623BBB"/>
    <w:rsid w:val="00624210"/>
    <w:rsid w:val="0062462F"/>
    <w:rsid w:val="006248C0"/>
    <w:rsid w:val="00624BA1"/>
    <w:rsid w:val="00624BFD"/>
    <w:rsid w:val="00624F30"/>
    <w:rsid w:val="00625105"/>
    <w:rsid w:val="0062527E"/>
    <w:rsid w:val="006256F3"/>
    <w:rsid w:val="00625AEB"/>
    <w:rsid w:val="00625B33"/>
    <w:rsid w:val="00625CF7"/>
    <w:rsid w:val="00625F8E"/>
    <w:rsid w:val="0062661B"/>
    <w:rsid w:val="00626721"/>
    <w:rsid w:val="006268D6"/>
    <w:rsid w:val="00626AA1"/>
    <w:rsid w:val="00626AFC"/>
    <w:rsid w:val="00627240"/>
    <w:rsid w:val="0062758B"/>
    <w:rsid w:val="00627832"/>
    <w:rsid w:val="00627B3F"/>
    <w:rsid w:val="00627E09"/>
    <w:rsid w:val="00630099"/>
    <w:rsid w:val="00630118"/>
    <w:rsid w:val="00630514"/>
    <w:rsid w:val="0063077C"/>
    <w:rsid w:val="00630C10"/>
    <w:rsid w:val="00630F5B"/>
    <w:rsid w:val="006310AE"/>
    <w:rsid w:val="006310ED"/>
    <w:rsid w:val="006312F7"/>
    <w:rsid w:val="00631605"/>
    <w:rsid w:val="00631762"/>
    <w:rsid w:val="00631772"/>
    <w:rsid w:val="00632196"/>
    <w:rsid w:val="00632A0E"/>
    <w:rsid w:val="00632AC8"/>
    <w:rsid w:val="00632BA2"/>
    <w:rsid w:val="00632E31"/>
    <w:rsid w:val="0063309D"/>
    <w:rsid w:val="0063379F"/>
    <w:rsid w:val="00633801"/>
    <w:rsid w:val="00633840"/>
    <w:rsid w:val="00633954"/>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92B"/>
    <w:rsid w:val="006409F4"/>
    <w:rsid w:val="00640C10"/>
    <w:rsid w:val="00640D8E"/>
    <w:rsid w:val="00640E13"/>
    <w:rsid w:val="006411BD"/>
    <w:rsid w:val="00641283"/>
    <w:rsid w:val="006413CF"/>
    <w:rsid w:val="00641413"/>
    <w:rsid w:val="00641465"/>
    <w:rsid w:val="00641505"/>
    <w:rsid w:val="006415E2"/>
    <w:rsid w:val="0064165C"/>
    <w:rsid w:val="0064165D"/>
    <w:rsid w:val="0064171A"/>
    <w:rsid w:val="0064176E"/>
    <w:rsid w:val="00641C3D"/>
    <w:rsid w:val="00641FF3"/>
    <w:rsid w:val="006422FB"/>
    <w:rsid w:val="006428AD"/>
    <w:rsid w:val="00642E8C"/>
    <w:rsid w:val="00642EB2"/>
    <w:rsid w:val="006433BD"/>
    <w:rsid w:val="0064343F"/>
    <w:rsid w:val="00643562"/>
    <w:rsid w:val="00643700"/>
    <w:rsid w:val="00643784"/>
    <w:rsid w:val="0064384A"/>
    <w:rsid w:val="00643B12"/>
    <w:rsid w:val="00643F11"/>
    <w:rsid w:val="0064415D"/>
    <w:rsid w:val="00644186"/>
    <w:rsid w:val="006447E8"/>
    <w:rsid w:val="00644A21"/>
    <w:rsid w:val="00644E97"/>
    <w:rsid w:val="0064514E"/>
    <w:rsid w:val="006454C0"/>
    <w:rsid w:val="00645BD8"/>
    <w:rsid w:val="00645C9F"/>
    <w:rsid w:val="00646305"/>
    <w:rsid w:val="0064660D"/>
    <w:rsid w:val="00646705"/>
    <w:rsid w:val="00646864"/>
    <w:rsid w:val="00646A6C"/>
    <w:rsid w:val="00646BEA"/>
    <w:rsid w:val="00647344"/>
    <w:rsid w:val="006475E6"/>
    <w:rsid w:val="006479C9"/>
    <w:rsid w:val="006500F7"/>
    <w:rsid w:val="006508B9"/>
    <w:rsid w:val="00650B9F"/>
    <w:rsid w:val="00650BEF"/>
    <w:rsid w:val="00650CA1"/>
    <w:rsid w:val="00650F89"/>
    <w:rsid w:val="0065106A"/>
    <w:rsid w:val="0065108F"/>
    <w:rsid w:val="0065143C"/>
    <w:rsid w:val="0065177A"/>
    <w:rsid w:val="00651854"/>
    <w:rsid w:val="00651915"/>
    <w:rsid w:val="00652013"/>
    <w:rsid w:val="0065202C"/>
    <w:rsid w:val="0065212E"/>
    <w:rsid w:val="00652578"/>
    <w:rsid w:val="0065303A"/>
    <w:rsid w:val="0065368D"/>
    <w:rsid w:val="00653733"/>
    <w:rsid w:val="006539E8"/>
    <w:rsid w:val="00654235"/>
    <w:rsid w:val="0065449B"/>
    <w:rsid w:val="006544C7"/>
    <w:rsid w:val="00654546"/>
    <w:rsid w:val="006545EF"/>
    <w:rsid w:val="00654693"/>
    <w:rsid w:val="006548D5"/>
    <w:rsid w:val="006549B1"/>
    <w:rsid w:val="00654E22"/>
    <w:rsid w:val="0065501F"/>
    <w:rsid w:val="006551C5"/>
    <w:rsid w:val="006558D4"/>
    <w:rsid w:val="00656167"/>
    <w:rsid w:val="00656307"/>
    <w:rsid w:val="006565D8"/>
    <w:rsid w:val="0065665E"/>
    <w:rsid w:val="00656761"/>
    <w:rsid w:val="00656B96"/>
    <w:rsid w:val="00656DD1"/>
    <w:rsid w:val="00656F79"/>
    <w:rsid w:val="0065736B"/>
    <w:rsid w:val="00657393"/>
    <w:rsid w:val="006575A9"/>
    <w:rsid w:val="006578E4"/>
    <w:rsid w:val="00657971"/>
    <w:rsid w:val="00657AE5"/>
    <w:rsid w:val="00657F30"/>
    <w:rsid w:val="00661630"/>
    <w:rsid w:val="0066176E"/>
    <w:rsid w:val="006618EC"/>
    <w:rsid w:val="006619B0"/>
    <w:rsid w:val="00662012"/>
    <w:rsid w:val="006624CE"/>
    <w:rsid w:val="00662543"/>
    <w:rsid w:val="006625D7"/>
    <w:rsid w:val="006626D0"/>
    <w:rsid w:val="006628E9"/>
    <w:rsid w:val="00662B2E"/>
    <w:rsid w:val="0066311F"/>
    <w:rsid w:val="00663888"/>
    <w:rsid w:val="00663B69"/>
    <w:rsid w:val="006641F4"/>
    <w:rsid w:val="00664592"/>
    <w:rsid w:val="00664E8C"/>
    <w:rsid w:val="00664F62"/>
    <w:rsid w:val="00664FAF"/>
    <w:rsid w:val="00665165"/>
    <w:rsid w:val="00665BD2"/>
    <w:rsid w:val="00665F7C"/>
    <w:rsid w:val="006664F1"/>
    <w:rsid w:val="0066699A"/>
    <w:rsid w:val="00666DFC"/>
    <w:rsid w:val="00666EBB"/>
    <w:rsid w:val="00667146"/>
    <w:rsid w:val="006671F1"/>
    <w:rsid w:val="00667403"/>
    <w:rsid w:val="0066779E"/>
    <w:rsid w:val="006677BC"/>
    <w:rsid w:val="00667A08"/>
    <w:rsid w:val="00667EA9"/>
    <w:rsid w:val="00667FAF"/>
    <w:rsid w:val="006703D4"/>
    <w:rsid w:val="006706AE"/>
    <w:rsid w:val="0067096D"/>
    <w:rsid w:val="00670AF4"/>
    <w:rsid w:val="00670CD4"/>
    <w:rsid w:val="00670DE9"/>
    <w:rsid w:val="00670F5C"/>
    <w:rsid w:val="00671965"/>
    <w:rsid w:val="006719E0"/>
    <w:rsid w:val="00671A0B"/>
    <w:rsid w:val="00671C8C"/>
    <w:rsid w:val="00671DF2"/>
    <w:rsid w:val="00671E8B"/>
    <w:rsid w:val="00672274"/>
    <w:rsid w:val="006722F3"/>
    <w:rsid w:val="00672472"/>
    <w:rsid w:val="0067269D"/>
    <w:rsid w:val="00672988"/>
    <w:rsid w:val="00672C64"/>
    <w:rsid w:val="00672DFD"/>
    <w:rsid w:val="006731A4"/>
    <w:rsid w:val="00673401"/>
    <w:rsid w:val="00673BAF"/>
    <w:rsid w:val="006749D1"/>
    <w:rsid w:val="00674E6A"/>
    <w:rsid w:val="00675583"/>
    <w:rsid w:val="00675800"/>
    <w:rsid w:val="00675A04"/>
    <w:rsid w:val="00675CF4"/>
    <w:rsid w:val="006760D4"/>
    <w:rsid w:val="0067664A"/>
    <w:rsid w:val="00676A64"/>
    <w:rsid w:val="00676B00"/>
    <w:rsid w:val="00676EC7"/>
    <w:rsid w:val="00677925"/>
    <w:rsid w:val="006779BF"/>
    <w:rsid w:val="00677F81"/>
    <w:rsid w:val="006801A5"/>
    <w:rsid w:val="00680AB4"/>
    <w:rsid w:val="00680DBE"/>
    <w:rsid w:val="00680F46"/>
    <w:rsid w:val="0068167B"/>
    <w:rsid w:val="00681EF4"/>
    <w:rsid w:val="00681FAE"/>
    <w:rsid w:val="00681FDC"/>
    <w:rsid w:val="0068216E"/>
    <w:rsid w:val="00682696"/>
    <w:rsid w:val="006826D0"/>
    <w:rsid w:val="00682811"/>
    <w:rsid w:val="00682B53"/>
    <w:rsid w:val="00682E08"/>
    <w:rsid w:val="00682E14"/>
    <w:rsid w:val="00682F27"/>
    <w:rsid w:val="00682FDD"/>
    <w:rsid w:val="00683520"/>
    <w:rsid w:val="006835DF"/>
    <w:rsid w:val="006836FC"/>
    <w:rsid w:val="0068419D"/>
    <w:rsid w:val="00684B9F"/>
    <w:rsid w:val="00685103"/>
    <w:rsid w:val="006852CA"/>
    <w:rsid w:val="006858B8"/>
    <w:rsid w:val="006859DB"/>
    <w:rsid w:val="006861FC"/>
    <w:rsid w:val="006864F7"/>
    <w:rsid w:val="0068678D"/>
    <w:rsid w:val="00686886"/>
    <w:rsid w:val="00686BB3"/>
    <w:rsid w:val="00687488"/>
    <w:rsid w:val="006875E2"/>
    <w:rsid w:val="00687A71"/>
    <w:rsid w:val="00687F4D"/>
    <w:rsid w:val="0069038B"/>
    <w:rsid w:val="006904ED"/>
    <w:rsid w:val="00690514"/>
    <w:rsid w:val="00690B5A"/>
    <w:rsid w:val="00690E2E"/>
    <w:rsid w:val="006913A0"/>
    <w:rsid w:val="006915D7"/>
    <w:rsid w:val="00691B4C"/>
    <w:rsid w:val="00692383"/>
    <w:rsid w:val="0069257E"/>
    <w:rsid w:val="00692602"/>
    <w:rsid w:val="006926A1"/>
    <w:rsid w:val="00692814"/>
    <w:rsid w:val="00692F71"/>
    <w:rsid w:val="00693151"/>
    <w:rsid w:val="006932E7"/>
    <w:rsid w:val="00693347"/>
    <w:rsid w:val="0069334C"/>
    <w:rsid w:val="006933D6"/>
    <w:rsid w:val="006935DC"/>
    <w:rsid w:val="00693788"/>
    <w:rsid w:val="0069401F"/>
    <w:rsid w:val="006941A6"/>
    <w:rsid w:val="006941C6"/>
    <w:rsid w:val="00694786"/>
    <w:rsid w:val="006948EF"/>
    <w:rsid w:val="006949D6"/>
    <w:rsid w:val="00694AA4"/>
    <w:rsid w:val="00694BCB"/>
    <w:rsid w:val="00694C1D"/>
    <w:rsid w:val="00694F98"/>
    <w:rsid w:val="00695292"/>
    <w:rsid w:val="00695319"/>
    <w:rsid w:val="00695D00"/>
    <w:rsid w:val="00696272"/>
    <w:rsid w:val="0069639F"/>
    <w:rsid w:val="006963CC"/>
    <w:rsid w:val="0069640C"/>
    <w:rsid w:val="006965E4"/>
    <w:rsid w:val="006966F5"/>
    <w:rsid w:val="0069673B"/>
    <w:rsid w:val="0069678C"/>
    <w:rsid w:val="006969EA"/>
    <w:rsid w:val="00696D63"/>
    <w:rsid w:val="00696F22"/>
    <w:rsid w:val="00697410"/>
    <w:rsid w:val="0069766C"/>
    <w:rsid w:val="006A022F"/>
    <w:rsid w:val="006A032F"/>
    <w:rsid w:val="006A04C4"/>
    <w:rsid w:val="006A0CF8"/>
    <w:rsid w:val="006A0DD3"/>
    <w:rsid w:val="006A146E"/>
    <w:rsid w:val="006A14C9"/>
    <w:rsid w:val="006A1753"/>
    <w:rsid w:val="006A179D"/>
    <w:rsid w:val="006A184C"/>
    <w:rsid w:val="006A1BEB"/>
    <w:rsid w:val="006A1D45"/>
    <w:rsid w:val="006A215C"/>
    <w:rsid w:val="006A235E"/>
    <w:rsid w:val="006A23E4"/>
    <w:rsid w:val="006A26C4"/>
    <w:rsid w:val="006A27A9"/>
    <w:rsid w:val="006A287E"/>
    <w:rsid w:val="006A28C1"/>
    <w:rsid w:val="006A2BF3"/>
    <w:rsid w:val="006A2F6B"/>
    <w:rsid w:val="006A3022"/>
    <w:rsid w:val="006A31C5"/>
    <w:rsid w:val="006A31D7"/>
    <w:rsid w:val="006A3493"/>
    <w:rsid w:val="006A34A9"/>
    <w:rsid w:val="006A3786"/>
    <w:rsid w:val="006A37F9"/>
    <w:rsid w:val="006A387D"/>
    <w:rsid w:val="006A3C79"/>
    <w:rsid w:val="006A41AE"/>
    <w:rsid w:val="006A460A"/>
    <w:rsid w:val="006A47AE"/>
    <w:rsid w:val="006A4810"/>
    <w:rsid w:val="006A4833"/>
    <w:rsid w:val="006A4856"/>
    <w:rsid w:val="006A5039"/>
    <w:rsid w:val="006A5112"/>
    <w:rsid w:val="006A52CB"/>
    <w:rsid w:val="006A5329"/>
    <w:rsid w:val="006A543D"/>
    <w:rsid w:val="006A5474"/>
    <w:rsid w:val="006A564B"/>
    <w:rsid w:val="006A5769"/>
    <w:rsid w:val="006A5BEC"/>
    <w:rsid w:val="006A657E"/>
    <w:rsid w:val="006A660B"/>
    <w:rsid w:val="006A67DF"/>
    <w:rsid w:val="006A7FC2"/>
    <w:rsid w:val="006B05B5"/>
    <w:rsid w:val="006B08E2"/>
    <w:rsid w:val="006B0B17"/>
    <w:rsid w:val="006B12C5"/>
    <w:rsid w:val="006B1545"/>
    <w:rsid w:val="006B15B8"/>
    <w:rsid w:val="006B1654"/>
    <w:rsid w:val="006B22AE"/>
    <w:rsid w:val="006B23B9"/>
    <w:rsid w:val="006B2975"/>
    <w:rsid w:val="006B2DA7"/>
    <w:rsid w:val="006B2DF4"/>
    <w:rsid w:val="006B2F4D"/>
    <w:rsid w:val="006B306B"/>
    <w:rsid w:val="006B3103"/>
    <w:rsid w:val="006B31CE"/>
    <w:rsid w:val="006B349C"/>
    <w:rsid w:val="006B354A"/>
    <w:rsid w:val="006B360C"/>
    <w:rsid w:val="006B3682"/>
    <w:rsid w:val="006B3949"/>
    <w:rsid w:val="006B3974"/>
    <w:rsid w:val="006B3EA5"/>
    <w:rsid w:val="006B45BD"/>
    <w:rsid w:val="006B48CB"/>
    <w:rsid w:val="006B4AAE"/>
    <w:rsid w:val="006B4D76"/>
    <w:rsid w:val="006B564D"/>
    <w:rsid w:val="006B5F12"/>
    <w:rsid w:val="006B7A12"/>
    <w:rsid w:val="006B7F66"/>
    <w:rsid w:val="006C0236"/>
    <w:rsid w:val="006C08C0"/>
    <w:rsid w:val="006C0AC4"/>
    <w:rsid w:val="006C1445"/>
    <w:rsid w:val="006C1586"/>
    <w:rsid w:val="006C188E"/>
    <w:rsid w:val="006C1932"/>
    <w:rsid w:val="006C1EBE"/>
    <w:rsid w:val="006C211F"/>
    <w:rsid w:val="006C2170"/>
    <w:rsid w:val="006C234A"/>
    <w:rsid w:val="006C332D"/>
    <w:rsid w:val="006C3952"/>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29E"/>
    <w:rsid w:val="006D0481"/>
    <w:rsid w:val="006D0529"/>
    <w:rsid w:val="006D0826"/>
    <w:rsid w:val="006D0865"/>
    <w:rsid w:val="006D09B7"/>
    <w:rsid w:val="006D0C12"/>
    <w:rsid w:val="006D0E6B"/>
    <w:rsid w:val="006D0E6C"/>
    <w:rsid w:val="006D1231"/>
    <w:rsid w:val="006D1518"/>
    <w:rsid w:val="006D16B5"/>
    <w:rsid w:val="006D2146"/>
    <w:rsid w:val="006D2202"/>
    <w:rsid w:val="006D240F"/>
    <w:rsid w:val="006D2517"/>
    <w:rsid w:val="006D3043"/>
    <w:rsid w:val="006D314A"/>
    <w:rsid w:val="006D31A6"/>
    <w:rsid w:val="006D3269"/>
    <w:rsid w:val="006D368C"/>
    <w:rsid w:val="006D380C"/>
    <w:rsid w:val="006D421F"/>
    <w:rsid w:val="006D43FF"/>
    <w:rsid w:val="006D4551"/>
    <w:rsid w:val="006D52C5"/>
    <w:rsid w:val="006D5533"/>
    <w:rsid w:val="006D57E7"/>
    <w:rsid w:val="006D632E"/>
    <w:rsid w:val="006D69B4"/>
    <w:rsid w:val="006D6BB9"/>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46"/>
    <w:rsid w:val="006E13D1"/>
    <w:rsid w:val="006E1AD4"/>
    <w:rsid w:val="006E204F"/>
    <w:rsid w:val="006E207F"/>
    <w:rsid w:val="006E2248"/>
    <w:rsid w:val="006E249C"/>
    <w:rsid w:val="006E2D27"/>
    <w:rsid w:val="006E32D6"/>
    <w:rsid w:val="006E3521"/>
    <w:rsid w:val="006E399F"/>
    <w:rsid w:val="006E40AF"/>
    <w:rsid w:val="006E4307"/>
    <w:rsid w:val="006E4325"/>
    <w:rsid w:val="006E4B0D"/>
    <w:rsid w:val="006E4D0C"/>
    <w:rsid w:val="006E4D1B"/>
    <w:rsid w:val="006E5154"/>
    <w:rsid w:val="006E5173"/>
    <w:rsid w:val="006E55A9"/>
    <w:rsid w:val="006E5688"/>
    <w:rsid w:val="006E5B78"/>
    <w:rsid w:val="006E5F4F"/>
    <w:rsid w:val="006E6611"/>
    <w:rsid w:val="006E67BA"/>
    <w:rsid w:val="006E699D"/>
    <w:rsid w:val="006E6BA3"/>
    <w:rsid w:val="006E7033"/>
    <w:rsid w:val="006E745F"/>
    <w:rsid w:val="006E79EF"/>
    <w:rsid w:val="006F0649"/>
    <w:rsid w:val="006F0B39"/>
    <w:rsid w:val="006F0FFC"/>
    <w:rsid w:val="006F1108"/>
    <w:rsid w:val="006F1116"/>
    <w:rsid w:val="006F1FC2"/>
    <w:rsid w:val="006F2654"/>
    <w:rsid w:val="006F26DC"/>
    <w:rsid w:val="006F3196"/>
    <w:rsid w:val="006F3A2C"/>
    <w:rsid w:val="006F3C54"/>
    <w:rsid w:val="006F418C"/>
    <w:rsid w:val="006F4352"/>
    <w:rsid w:val="006F4798"/>
    <w:rsid w:val="006F4F34"/>
    <w:rsid w:val="006F50EC"/>
    <w:rsid w:val="006F51AA"/>
    <w:rsid w:val="006F5876"/>
    <w:rsid w:val="006F5E64"/>
    <w:rsid w:val="006F5E7A"/>
    <w:rsid w:val="006F5F8D"/>
    <w:rsid w:val="006F60DE"/>
    <w:rsid w:val="006F6330"/>
    <w:rsid w:val="006F64F2"/>
    <w:rsid w:val="006F65FB"/>
    <w:rsid w:val="006F7914"/>
    <w:rsid w:val="006F7C0B"/>
    <w:rsid w:val="006F7E46"/>
    <w:rsid w:val="00700362"/>
    <w:rsid w:val="00700513"/>
    <w:rsid w:val="00700547"/>
    <w:rsid w:val="0070081E"/>
    <w:rsid w:val="00700AB4"/>
    <w:rsid w:val="00700FCA"/>
    <w:rsid w:val="007015C6"/>
    <w:rsid w:val="00701645"/>
    <w:rsid w:val="00701678"/>
    <w:rsid w:val="00701BBC"/>
    <w:rsid w:val="0070211B"/>
    <w:rsid w:val="00702289"/>
    <w:rsid w:val="00702A86"/>
    <w:rsid w:val="00702D5A"/>
    <w:rsid w:val="00702EF7"/>
    <w:rsid w:val="00703284"/>
    <w:rsid w:val="00703571"/>
    <w:rsid w:val="00703989"/>
    <w:rsid w:val="00703FCF"/>
    <w:rsid w:val="007042E9"/>
    <w:rsid w:val="00704488"/>
    <w:rsid w:val="00704495"/>
    <w:rsid w:val="00704521"/>
    <w:rsid w:val="0070473C"/>
    <w:rsid w:val="007047F4"/>
    <w:rsid w:val="007047F6"/>
    <w:rsid w:val="00704D55"/>
    <w:rsid w:val="00705319"/>
    <w:rsid w:val="00705712"/>
    <w:rsid w:val="00705CC7"/>
    <w:rsid w:val="00706271"/>
    <w:rsid w:val="007065CA"/>
    <w:rsid w:val="007065F8"/>
    <w:rsid w:val="00706B7B"/>
    <w:rsid w:val="00706E43"/>
    <w:rsid w:val="00706E47"/>
    <w:rsid w:val="0070711E"/>
    <w:rsid w:val="007074B0"/>
    <w:rsid w:val="007077D6"/>
    <w:rsid w:val="0070784F"/>
    <w:rsid w:val="0070791E"/>
    <w:rsid w:val="00707933"/>
    <w:rsid w:val="00707DA7"/>
    <w:rsid w:val="00710109"/>
    <w:rsid w:val="0071062B"/>
    <w:rsid w:val="007106CE"/>
    <w:rsid w:val="007108D3"/>
    <w:rsid w:val="00710955"/>
    <w:rsid w:val="00710BF8"/>
    <w:rsid w:val="00710D70"/>
    <w:rsid w:val="0071118B"/>
    <w:rsid w:val="007115E1"/>
    <w:rsid w:val="00711C66"/>
    <w:rsid w:val="00711CCD"/>
    <w:rsid w:val="00711E08"/>
    <w:rsid w:val="00711E13"/>
    <w:rsid w:val="007123ED"/>
    <w:rsid w:val="0071280A"/>
    <w:rsid w:val="00712968"/>
    <w:rsid w:val="00712A27"/>
    <w:rsid w:val="00712EDA"/>
    <w:rsid w:val="007136D0"/>
    <w:rsid w:val="007139B2"/>
    <w:rsid w:val="00713B83"/>
    <w:rsid w:val="00713E37"/>
    <w:rsid w:val="007141AB"/>
    <w:rsid w:val="007144A0"/>
    <w:rsid w:val="0071483E"/>
    <w:rsid w:val="00714DA3"/>
    <w:rsid w:val="007155A9"/>
    <w:rsid w:val="007158E1"/>
    <w:rsid w:val="007167AE"/>
    <w:rsid w:val="007169B0"/>
    <w:rsid w:val="00716AA6"/>
    <w:rsid w:val="00716B0A"/>
    <w:rsid w:val="00716E4C"/>
    <w:rsid w:val="0071705B"/>
    <w:rsid w:val="007170B5"/>
    <w:rsid w:val="007171CA"/>
    <w:rsid w:val="00717365"/>
    <w:rsid w:val="007175D8"/>
    <w:rsid w:val="007178C5"/>
    <w:rsid w:val="0071798D"/>
    <w:rsid w:val="00717BF4"/>
    <w:rsid w:val="00717C84"/>
    <w:rsid w:val="007201DD"/>
    <w:rsid w:val="00720505"/>
    <w:rsid w:val="00720554"/>
    <w:rsid w:val="0072064A"/>
    <w:rsid w:val="00720923"/>
    <w:rsid w:val="0072094F"/>
    <w:rsid w:val="00720B95"/>
    <w:rsid w:val="00720EA6"/>
    <w:rsid w:val="00722115"/>
    <w:rsid w:val="00722136"/>
    <w:rsid w:val="00722636"/>
    <w:rsid w:val="007228C7"/>
    <w:rsid w:val="0072346E"/>
    <w:rsid w:val="007236A3"/>
    <w:rsid w:val="00723892"/>
    <w:rsid w:val="007239B6"/>
    <w:rsid w:val="00723B6B"/>
    <w:rsid w:val="00723CFB"/>
    <w:rsid w:val="00723F31"/>
    <w:rsid w:val="007242CF"/>
    <w:rsid w:val="0072490A"/>
    <w:rsid w:val="00724935"/>
    <w:rsid w:val="00724B64"/>
    <w:rsid w:val="0072517D"/>
    <w:rsid w:val="00725581"/>
    <w:rsid w:val="007255E6"/>
    <w:rsid w:val="0072579D"/>
    <w:rsid w:val="00725E70"/>
    <w:rsid w:val="00725EDE"/>
    <w:rsid w:val="00726228"/>
    <w:rsid w:val="007263C1"/>
    <w:rsid w:val="007264EE"/>
    <w:rsid w:val="0072668C"/>
    <w:rsid w:val="00726878"/>
    <w:rsid w:val="00726C1D"/>
    <w:rsid w:val="00726D49"/>
    <w:rsid w:val="007276CD"/>
    <w:rsid w:val="0072777E"/>
    <w:rsid w:val="00727C92"/>
    <w:rsid w:val="00730024"/>
    <w:rsid w:val="00730125"/>
    <w:rsid w:val="007302CD"/>
    <w:rsid w:val="0073062B"/>
    <w:rsid w:val="007309AB"/>
    <w:rsid w:val="00730C9A"/>
    <w:rsid w:val="00730DCD"/>
    <w:rsid w:val="0073124A"/>
    <w:rsid w:val="007316F1"/>
    <w:rsid w:val="00731B79"/>
    <w:rsid w:val="00731EAD"/>
    <w:rsid w:val="007320A2"/>
    <w:rsid w:val="007322BD"/>
    <w:rsid w:val="007327CE"/>
    <w:rsid w:val="00732AAD"/>
    <w:rsid w:val="00732E61"/>
    <w:rsid w:val="00733084"/>
    <w:rsid w:val="00733179"/>
    <w:rsid w:val="007335AF"/>
    <w:rsid w:val="00733662"/>
    <w:rsid w:val="00733893"/>
    <w:rsid w:val="00733934"/>
    <w:rsid w:val="007339DB"/>
    <w:rsid w:val="0073442D"/>
    <w:rsid w:val="007347F8"/>
    <w:rsid w:val="0073480A"/>
    <w:rsid w:val="00734A05"/>
    <w:rsid w:val="00734CCD"/>
    <w:rsid w:val="00734DB4"/>
    <w:rsid w:val="00734ECC"/>
    <w:rsid w:val="0073501C"/>
    <w:rsid w:val="00735271"/>
    <w:rsid w:val="007357E1"/>
    <w:rsid w:val="007359EE"/>
    <w:rsid w:val="00735C6F"/>
    <w:rsid w:val="007360A4"/>
    <w:rsid w:val="007361B5"/>
    <w:rsid w:val="00736391"/>
    <w:rsid w:val="0073645D"/>
    <w:rsid w:val="007368EE"/>
    <w:rsid w:val="0073698B"/>
    <w:rsid w:val="00737A31"/>
    <w:rsid w:val="0074077B"/>
    <w:rsid w:val="00740CD2"/>
    <w:rsid w:val="00740DE0"/>
    <w:rsid w:val="00740E89"/>
    <w:rsid w:val="00740F23"/>
    <w:rsid w:val="00741326"/>
    <w:rsid w:val="0074149C"/>
    <w:rsid w:val="0074208D"/>
    <w:rsid w:val="0074245E"/>
    <w:rsid w:val="007428E1"/>
    <w:rsid w:val="00742A6A"/>
    <w:rsid w:val="00742B44"/>
    <w:rsid w:val="00742B46"/>
    <w:rsid w:val="00742CB9"/>
    <w:rsid w:val="0074310C"/>
    <w:rsid w:val="00743489"/>
    <w:rsid w:val="00744B77"/>
    <w:rsid w:val="00745108"/>
    <w:rsid w:val="00745277"/>
    <w:rsid w:val="00745611"/>
    <w:rsid w:val="00745C87"/>
    <w:rsid w:val="00745DA8"/>
    <w:rsid w:val="00745E6F"/>
    <w:rsid w:val="0074613D"/>
    <w:rsid w:val="0074656E"/>
    <w:rsid w:val="00746F6F"/>
    <w:rsid w:val="0074717C"/>
    <w:rsid w:val="007471C0"/>
    <w:rsid w:val="007472D5"/>
    <w:rsid w:val="00747392"/>
    <w:rsid w:val="0074789B"/>
    <w:rsid w:val="00750463"/>
    <w:rsid w:val="00750C86"/>
    <w:rsid w:val="00750EC9"/>
    <w:rsid w:val="00751B0C"/>
    <w:rsid w:val="00751B95"/>
    <w:rsid w:val="00751D37"/>
    <w:rsid w:val="00752009"/>
    <w:rsid w:val="00752245"/>
    <w:rsid w:val="007523A6"/>
    <w:rsid w:val="00752B03"/>
    <w:rsid w:val="00752F11"/>
    <w:rsid w:val="00753161"/>
    <w:rsid w:val="00753454"/>
    <w:rsid w:val="00753466"/>
    <w:rsid w:val="00753748"/>
    <w:rsid w:val="00753BB5"/>
    <w:rsid w:val="007540E0"/>
    <w:rsid w:val="0075416C"/>
    <w:rsid w:val="007543F2"/>
    <w:rsid w:val="007544F1"/>
    <w:rsid w:val="00754C78"/>
    <w:rsid w:val="007556DD"/>
    <w:rsid w:val="00755C17"/>
    <w:rsid w:val="00755C23"/>
    <w:rsid w:val="00755D72"/>
    <w:rsid w:val="00755E4A"/>
    <w:rsid w:val="007560E4"/>
    <w:rsid w:val="00756498"/>
    <w:rsid w:val="0075672F"/>
    <w:rsid w:val="00756832"/>
    <w:rsid w:val="00757C0D"/>
    <w:rsid w:val="00757D7C"/>
    <w:rsid w:val="00757EC1"/>
    <w:rsid w:val="00757F0B"/>
    <w:rsid w:val="00757FE6"/>
    <w:rsid w:val="007603F2"/>
    <w:rsid w:val="00760478"/>
    <w:rsid w:val="00760ADA"/>
    <w:rsid w:val="00761427"/>
    <w:rsid w:val="007617BC"/>
    <w:rsid w:val="007623C8"/>
    <w:rsid w:val="0076266D"/>
    <w:rsid w:val="007626D0"/>
    <w:rsid w:val="00762941"/>
    <w:rsid w:val="00763388"/>
    <w:rsid w:val="007645BC"/>
    <w:rsid w:val="0076465D"/>
    <w:rsid w:val="0076492B"/>
    <w:rsid w:val="00764F08"/>
    <w:rsid w:val="007651CA"/>
    <w:rsid w:val="00765228"/>
    <w:rsid w:val="007653D6"/>
    <w:rsid w:val="007658BD"/>
    <w:rsid w:val="00766067"/>
    <w:rsid w:val="007663DA"/>
    <w:rsid w:val="00766642"/>
    <w:rsid w:val="00766868"/>
    <w:rsid w:val="00766AEA"/>
    <w:rsid w:val="007671E5"/>
    <w:rsid w:val="00767519"/>
    <w:rsid w:val="00767589"/>
    <w:rsid w:val="00767917"/>
    <w:rsid w:val="00767A7A"/>
    <w:rsid w:val="00767DA8"/>
    <w:rsid w:val="00767DAE"/>
    <w:rsid w:val="00767FFE"/>
    <w:rsid w:val="007704E1"/>
    <w:rsid w:val="00770798"/>
    <w:rsid w:val="007708DA"/>
    <w:rsid w:val="00770E5C"/>
    <w:rsid w:val="0077115B"/>
    <w:rsid w:val="007713C0"/>
    <w:rsid w:val="007714C8"/>
    <w:rsid w:val="0077197B"/>
    <w:rsid w:val="00771BAE"/>
    <w:rsid w:val="00771FBF"/>
    <w:rsid w:val="00772569"/>
    <w:rsid w:val="00772732"/>
    <w:rsid w:val="007729AF"/>
    <w:rsid w:val="00772E8C"/>
    <w:rsid w:val="00772FDB"/>
    <w:rsid w:val="0077316B"/>
    <w:rsid w:val="00773222"/>
    <w:rsid w:val="00773261"/>
    <w:rsid w:val="007734DF"/>
    <w:rsid w:val="00773527"/>
    <w:rsid w:val="00773623"/>
    <w:rsid w:val="007736D3"/>
    <w:rsid w:val="007738E8"/>
    <w:rsid w:val="007743B0"/>
    <w:rsid w:val="0077440C"/>
    <w:rsid w:val="00774FE8"/>
    <w:rsid w:val="0077500F"/>
    <w:rsid w:val="0077548E"/>
    <w:rsid w:val="00775552"/>
    <w:rsid w:val="00775699"/>
    <w:rsid w:val="007758E3"/>
    <w:rsid w:val="0077609A"/>
    <w:rsid w:val="00776259"/>
    <w:rsid w:val="00776B4A"/>
    <w:rsid w:val="00776D6B"/>
    <w:rsid w:val="00776E24"/>
    <w:rsid w:val="00776EFB"/>
    <w:rsid w:val="007772BA"/>
    <w:rsid w:val="00777315"/>
    <w:rsid w:val="00777539"/>
    <w:rsid w:val="0077774A"/>
    <w:rsid w:val="00777858"/>
    <w:rsid w:val="00777907"/>
    <w:rsid w:val="007779CB"/>
    <w:rsid w:val="00777A6D"/>
    <w:rsid w:val="00777B4B"/>
    <w:rsid w:val="00777D05"/>
    <w:rsid w:val="0078005A"/>
    <w:rsid w:val="007802E4"/>
    <w:rsid w:val="00780919"/>
    <w:rsid w:val="007809F9"/>
    <w:rsid w:val="00780EED"/>
    <w:rsid w:val="0078117D"/>
    <w:rsid w:val="007812C8"/>
    <w:rsid w:val="00781589"/>
    <w:rsid w:val="00781C8C"/>
    <w:rsid w:val="00781DE6"/>
    <w:rsid w:val="007820D0"/>
    <w:rsid w:val="007826C8"/>
    <w:rsid w:val="00782739"/>
    <w:rsid w:val="00782772"/>
    <w:rsid w:val="00782F69"/>
    <w:rsid w:val="00782F92"/>
    <w:rsid w:val="00782FE7"/>
    <w:rsid w:val="0078333C"/>
    <w:rsid w:val="00784190"/>
    <w:rsid w:val="0078449A"/>
    <w:rsid w:val="0078457B"/>
    <w:rsid w:val="00784756"/>
    <w:rsid w:val="0078496B"/>
    <w:rsid w:val="00784E4D"/>
    <w:rsid w:val="00784EB8"/>
    <w:rsid w:val="0078530A"/>
    <w:rsid w:val="0078539D"/>
    <w:rsid w:val="007856C1"/>
    <w:rsid w:val="007857DF"/>
    <w:rsid w:val="00785B0F"/>
    <w:rsid w:val="00785BD6"/>
    <w:rsid w:val="00785C9A"/>
    <w:rsid w:val="0078615A"/>
    <w:rsid w:val="007864BE"/>
    <w:rsid w:val="00787051"/>
    <w:rsid w:val="00787165"/>
    <w:rsid w:val="0078716D"/>
    <w:rsid w:val="00787FB6"/>
    <w:rsid w:val="0079018D"/>
    <w:rsid w:val="007901DC"/>
    <w:rsid w:val="00790CA6"/>
    <w:rsid w:val="00790DEC"/>
    <w:rsid w:val="00791126"/>
    <w:rsid w:val="007913EA"/>
    <w:rsid w:val="00791A00"/>
    <w:rsid w:val="00791A21"/>
    <w:rsid w:val="00791BD5"/>
    <w:rsid w:val="00791D40"/>
    <w:rsid w:val="00791DDB"/>
    <w:rsid w:val="00791ED1"/>
    <w:rsid w:val="00792CEE"/>
    <w:rsid w:val="00792DD5"/>
    <w:rsid w:val="007936A8"/>
    <w:rsid w:val="00793806"/>
    <w:rsid w:val="00793830"/>
    <w:rsid w:val="00793923"/>
    <w:rsid w:val="007941FD"/>
    <w:rsid w:val="007944EC"/>
    <w:rsid w:val="0079481F"/>
    <w:rsid w:val="00794D60"/>
    <w:rsid w:val="007951FB"/>
    <w:rsid w:val="00796051"/>
    <w:rsid w:val="007962B4"/>
    <w:rsid w:val="00796F15"/>
    <w:rsid w:val="00796F6E"/>
    <w:rsid w:val="00797234"/>
    <w:rsid w:val="007973A3"/>
    <w:rsid w:val="0079794C"/>
    <w:rsid w:val="00797E22"/>
    <w:rsid w:val="00797F63"/>
    <w:rsid w:val="007A0314"/>
    <w:rsid w:val="007A066F"/>
    <w:rsid w:val="007A08DD"/>
    <w:rsid w:val="007A138F"/>
    <w:rsid w:val="007A14E0"/>
    <w:rsid w:val="007A1640"/>
    <w:rsid w:val="007A16A2"/>
    <w:rsid w:val="007A1A92"/>
    <w:rsid w:val="007A1AE4"/>
    <w:rsid w:val="007A228C"/>
    <w:rsid w:val="007A2A68"/>
    <w:rsid w:val="007A3383"/>
    <w:rsid w:val="007A39DF"/>
    <w:rsid w:val="007A3DE7"/>
    <w:rsid w:val="007A3F66"/>
    <w:rsid w:val="007A43ED"/>
    <w:rsid w:val="007A4B68"/>
    <w:rsid w:val="007A4BDD"/>
    <w:rsid w:val="007A4D25"/>
    <w:rsid w:val="007A5473"/>
    <w:rsid w:val="007A566B"/>
    <w:rsid w:val="007A5D69"/>
    <w:rsid w:val="007A5F8F"/>
    <w:rsid w:val="007A602D"/>
    <w:rsid w:val="007A60DA"/>
    <w:rsid w:val="007A6386"/>
    <w:rsid w:val="007A6714"/>
    <w:rsid w:val="007A67D9"/>
    <w:rsid w:val="007A6CFD"/>
    <w:rsid w:val="007A6F24"/>
    <w:rsid w:val="007A72D4"/>
    <w:rsid w:val="007A72EE"/>
    <w:rsid w:val="007A7479"/>
    <w:rsid w:val="007A76DE"/>
    <w:rsid w:val="007A7E53"/>
    <w:rsid w:val="007A7F58"/>
    <w:rsid w:val="007B0397"/>
    <w:rsid w:val="007B0ADB"/>
    <w:rsid w:val="007B1291"/>
    <w:rsid w:val="007B15BA"/>
    <w:rsid w:val="007B197E"/>
    <w:rsid w:val="007B1A92"/>
    <w:rsid w:val="007B20E8"/>
    <w:rsid w:val="007B26EE"/>
    <w:rsid w:val="007B28DA"/>
    <w:rsid w:val="007B2EC7"/>
    <w:rsid w:val="007B3227"/>
    <w:rsid w:val="007B3495"/>
    <w:rsid w:val="007B3502"/>
    <w:rsid w:val="007B3BEF"/>
    <w:rsid w:val="007B3CFF"/>
    <w:rsid w:val="007B3E6D"/>
    <w:rsid w:val="007B3FEB"/>
    <w:rsid w:val="007B4437"/>
    <w:rsid w:val="007B44ED"/>
    <w:rsid w:val="007B4829"/>
    <w:rsid w:val="007B491A"/>
    <w:rsid w:val="007B522D"/>
    <w:rsid w:val="007B5370"/>
    <w:rsid w:val="007B61F5"/>
    <w:rsid w:val="007B63FA"/>
    <w:rsid w:val="007B6C13"/>
    <w:rsid w:val="007B71DB"/>
    <w:rsid w:val="007B7496"/>
    <w:rsid w:val="007B74E8"/>
    <w:rsid w:val="007B75AA"/>
    <w:rsid w:val="007B7A47"/>
    <w:rsid w:val="007B7AA1"/>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41F9"/>
    <w:rsid w:val="007C483C"/>
    <w:rsid w:val="007C48EF"/>
    <w:rsid w:val="007C49F9"/>
    <w:rsid w:val="007C4B0F"/>
    <w:rsid w:val="007C4BEF"/>
    <w:rsid w:val="007C4DAD"/>
    <w:rsid w:val="007C4FDF"/>
    <w:rsid w:val="007C51CA"/>
    <w:rsid w:val="007C53D9"/>
    <w:rsid w:val="007C5761"/>
    <w:rsid w:val="007C5830"/>
    <w:rsid w:val="007C5933"/>
    <w:rsid w:val="007C599E"/>
    <w:rsid w:val="007C5C06"/>
    <w:rsid w:val="007C5DB8"/>
    <w:rsid w:val="007C5DCE"/>
    <w:rsid w:val="007C646C"/>
    <w:rsid w:val="007C6565"/>
    <w:rsid w:val="007C6C78"/>
    <w:rsid w:val="007C6CA2"/>
    <w:rsid w:val="007C7368"/>
    <w:rsid w:val="007C766F"/>
    <w:rsid w:val="007C7C96"/>
    <w:rsid w:val="007D05B2"/>
    <w:rsid w:val="007D05FA"/>
    <w:rsid w:val="007D0664"/>
    <w:rsid w:val="007D0C44"/>
    <w:rsid w:val="007D0CF0"/>
    <w:rsid w:val="007D0DE2"/>
    <w:rsid w:val="007D1066"/>
    <w:rsid w:val="007D10A4"/>
    <w:rsid w:val="007D1972"/>
    <w:rsid w:val="007D1CC9"/>
    <w:rsid w:val="007D1F33"/>
    <w:rsid w:val="007D222A"/>
    <w:rsid w:val="007D229A"/>
    <w:rsid w:val="007D3307"/>
    <w:rsid w:val="007D3893"/>
    <w:rsid w:val="007D3925"/>
    <w:rsid w:val="007D3B85"/>
    <w:rsid w:val="007D44CE"/>
    <w:rsid w:val="007D4DC3"/>
    <w:rsid w:val="007D5325"/>
    <w:rsid w:val="007D54F8"/>
    <w:rsid w:val="007D56B5"/>
    <w:rsid w:val="007D5A6F"/>
    <w:rsid w:val="007D5AF2"/>
    <w:rsid w:val="007D5C76"/>
    <w:rsid w:val="007D5E27"/>
    <w:rsid w:val="007D5F7F"/>
    <w:rsid w:val="007D60D3"/>
    <w:rsid w:val="007D6483"/>
    <w:rsid w:val="007D6BB7"/>
    <w:rsid w:val="007D6D4B"/>
    <w:rsid w:val="007D6E4B"/>
    <w:rsid w:val="007D6EE3"/>
    <w:rsid w:val="007D6F64"/>
    <w:rsid w:val="007D7B3C"/>
    <w:rsid w:val="007D7C4F"/>
    <w:rsid w:val="007D7C92"/>
    <w:rsid w:val="007D7D9D"/>
    <w:rsid w:val="007D7E92"/>
    <w:rsid w:val="007D7EAB"/>
    <w:rsid w:val="007E02AB"/>
    <w:rsid w:val="007E07CC"/>
    <w:rsid w:val="007E0DEC"/>
    <w:rsid w:val="007E1339"/>
    <w:rsid w:val="007E1782"/>
    <w:rsid w:val="007E22C1"/>
    <w:rsid w:val="007E25AB"/>
    <w:rsid w:val="007E25D2"/>
    <w:rsid w:val="007E2697"/>
    <w:rsid w:val="007E2C9A"/>
    <w:rsid w:val="007E2F41"/>
    <w:rsid w:val="007E3184"/>
    <w:rsid w:val="007E3F62"/>
    <w:rsid w:val="007E4243"/>
    <w:rsid w:val="007E44FC"/>
    <w:rsid w:val="007E4BBF"/>
    <w:rsid w:val="007E4E90"/>
    <w:rsid w:val="007E5538"/>
    <w:rsid w:val="007E5847"/>
    <w:rsid w:val="007E5AC2"/>
    <w:rsid w:val="007E5DE8"/>
    <w:rsid w:val="007E5E52"/>
    <w:rsid w:val="007E5E8B"/>
    <w:rsid w:val="007E6146"/>
    <w:rsid w:val="007E64D0"/>
    <w:rsid w:val="007E6C55"/>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699"/>
    <w:rsid w:val="007F2845"/>
    <w:rsid w:val="007F2A69"/>
    <w:rsid w:val="007F2DE1"/>
    <w:rsid w:val="007F3407"/>
    <w:rsid w:val="007F360D"/>
    <w:rsid w:val="007F38A2"/>
    <w:rsid w:val="007F416C"/>
    <w:rsid w:val="007F43BC"/>
    <w:rsid w:val="007F441D"/>
    <w:rsid w:val="007F4740"/>
    <w:rsid w:val="007F4967"/>
    <w:rsid w:val="007F4A61"/>
    <w:rsid w:val="007F4DA5"/>
    <w:rsid w:val="007F4DC8"/>
    <w:rsid w:val="007F523F"/>
    <w:rsid w:val="007F5473"/>
    <w:rsid w:val="007F6710"/>
    <w:rsid w:val="007F7072"/>
    <w:rsid w:val="007F7077"/>
    <w:rsid w:val="007F74C3"/>
    <w:rsid w:val="007F7551"/>
    <w:rsid w:val="007F7ABB"/>
    <w:rsid w:val="007F7B21"/>
    <w:rsid w:val="007F7E56"/>
    <w:rsid w:val="007F7FAA"/>
    <w:rsid w:val="008000A0"/>
    <w:rsid w:val="00800144"/>
    <w:rsid w:val="008006C6"/>
    <w:rsid w:val="00800908"/>
    <w:rsid w:val="00800C52"/>
    <w:rsid w:val="00800C84"/>
    <w:rsid w:val="00800F7B"/>
    <w:rsid w:val="00801192"/>
    <w:rsid w:val="008012C1"/>
    <w:rsid w:val="0080153E"/>
    <w:rsid w:val="0080170A"/>
    <w:rsid w:val="008018C8"/>
    <w:rsid w:val="00801964"/>
    <w:rsid w:val="00801F36"/>
    <w:rsid w:val="0080239F"/>
    <w:rsid w:val="0080263A"/>
    <w:rsid w:val="00802C15"/>
    <w:rsid w:val="00802F5B"/>
    <w:rsid w:val="0080329D"/>
    <w:rsid w:val="00803832"/>
    <w:rsid w:val="00803900"/>
    <w:rsid w:val="00804598"/>
    <w:rsid w:val="008049F0"/>
    <w:rsid w:val="00804C24"/>
    <w:rsid w:val="008053FD"/>
    <w:rsid w:val="008055A9"/>
    <w:rsid w:val="0080562D"/>
    <w:rsid w:val="008056D8"/>
    <w:rsid w:val="00805A16"/>
    <w:rsid w:val="00805CC9"/>
    <w:rsid w:val="00805DD3"/>
    <w:rsid w:val="00805E37"/>
    <w:rsid w:val="00805F09"/>
    <w:rsid w:val="00805FE2"/>
    <w:rsid w:val="0080614B"/>
    <w:rsid w:val="008063D0"/>
    <w:rsid w:val="00806487"/>
    <w:rsid w:val="00806A4F"/>
    <w:rsid w:val="0080728D"/>
    <w:rsid w:val="008072E4"/>
    <w:rsid w:val="0080742D"/>
    <w:rsid w:val="0080789F"/>
    <w:rsid w:val="00807AD8"/>
    <w:rsid w:val="00807AE5"/>
    <w:rsid w:val="00807C97"/>
    <w:rsid w:val="00807FAE"/>
    <w:rsid w:val="008100AC"/>
    <w:rsid w:val="00810103"/>
    <w:rsid w:val="0081014E"/>
    <w:rsid w:val="008101AF"/>
    <w:rsid w:val="00810C05"/>
    <w:rsid w:val="00810DFA"/>
    <w:rsid w:val="008112F8"/>
    <w:rsid w:val="0081151E"/>
    <w:rsid w:val="00811A5F"/>
    <w:rsid w:val="00812498"/>
    <w:rsid w:val="008125E5"/>
    <w:rsid w:val="008127E6"/>
    <w:rsid w:val="00812851"/>
    <w:rsid w:val="008131B6"/>
    <w:rsid w:val="0081336E"/>
    <w:rsid w:val="00813432"/>
    <w:rsid w:val="00813928"/>
    <w:rsid w:val="00813C4A"/>
    <w:rsid w:val="00813CD1"/>
    <w:rsid w:val="00814386"/>
    <w:rsid w:val="008147D5"/>
    <w:rsid w:val="00814AE1"/>
    <w:rsid w:val="00814B62"/>
    <w:rsid w:val="00814D44"/>
    <w:rsid w:val="00815255"/>
    <w:rsid w:val="00815313"/>
    <w:rsid w:val="008154EC"/>
    <w:rsid w:val="00815AF1"/>
    <w:rsid w:val="00815D0C"/>
    <w:rsid w:val="00816D85"/>
    <w:rsid w:val="008177BF"/>
    <w:rsid w:val="0081783A"/>
    <w:rsid w:val="00817C79"/>
    <w:rsid w:val="00817D55"/>
    <w:rsid w:val="00817F01"/>
    <w:rsid w:val="00820523"/>
    <w:rsid w:val="00820AFE"/>
    <w:rsid w:val="00820BCB"/>
    <w:rsid w:val="00820DC7"/>
    <w:rsid w:val="00820FFB"/>
    <w:rsid w:val="0082117C"/>
    <w:rsid w:val="00821698"/>
    <w:rsid w:val="008216B5"/>
    <w:rsid w:val="00821DD2"/>
    <w:rsid w:val="0082212D"/>
    <w:rsid w:val="008221FE"/>
    <w:rsid w:val="0082222F"/>
    <w:rsid w:val="008228F1"/>
    <w:rsid w:val="00822BC7"/>
    <w:rsid w:val="00822BF5"/>
    <w:rsid w:val="00823182"/>
    <w:rsid w:val="0082320B"/>
    <w:rsid w:val="00823C81"/>
    <w:rsid w:val="00823EA3"/>
    <w:rsid w:val="008241A2"/>
    <w:rsid w:val="00824894"/>
    <w:rsid w:val="008248ED"/>
    <w:rsid w:val="00824CA6"/>
    <w:rsid w:val="00824F43"/>
    <w:rsid w:val="00824FFF"/>
    <w:rsid w:val="008250AF"/>
    <w:rsid w:val="00825366"/>
    <w:rsid w:val="008254B2"/>
    <w:rsid w:val="0082573D"/>
    <w:rsid w:val="00825C8F"/>
    <w:rsid w:val="00825E84"/>
    <w:rsid w:val="00826063"/>
    <w:rsid w:val="008268A2"/>
    <w:rsid w:val="00826C7B"/>
    <w:rsid w:val="00826DD9"/>
    <w:rsid w:val="00826E01"/>
    <w:rsid w:val="008271DA"/>
    <w:rsid w:val="008271ED"/>
    <w:rsid w:val="00827316"/>
    <w:rsid w:val="008273B0"/>
    <w:rsid w:val="008275D8"/>
    <w:rsid w:val="00827620"/>
    <w:rsid w:val="008277A8"/>
    <w:rsid w:val="008278B6"/>
    <w:rsid w:val="00827B03"/>
    <w:rsid w:val="008307ED"/>
    <w:rsid w:val="00830B3B"/>
    <w:rsid w:val="00830CFB"/>
    <w:rsid w:val="00830D3E"/>
    <w:rsid w:val="00831210"/>
    <w:rsid w:val="008312A0"/>
    <w:rsid w:val="008314CC"/>
    <w:rsid w:val="00831627"/>
    <w:rsid w:val="00831679"/>
    <w:rsid w:val="00831B09"/>
    <w:rsid w:val="008320B7"/>
    <w:rsid w:val="0083228D"/>
    <w:rsid w:val="00832B68"/>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083"/>
    <w:rsid w:val="008365FE"/>
    <w:rsid w:val="008366B2"/>
    <w:rsid w:val="00836B7A"/>
    <w:rsid w:val="00836E65"/>
    <w:rsid w:val="00836FB3"/>
    <w:rsid w:val="00837715"/>
    <w:rsid w:val="00837A73"/>
    <w:rsid w:val="00837B90"/>
    <w:rsid w:val="00840072"/>
    <w:rsid w:val="008402BD"/>
    <w:rsid w:val="00840809"/>
    <w:rsid w:val="008409AA"/>
    <w:rsid w:val="00840BEC"/>
    <w:rsid w:val="00840CEC"/>
    <w:rsid w:val="00840DE8"/>
    <w:rsid w:val="00840FB8"/>
    <w:rsid w:val="0084116B"/>
    <w:rsid w:val="0084274C"/>
    <w:rsid w:val="00842A58"/>
    <w:rsid w:val="00842E0C"/>
    <w:rsid w:val="00843A6E"/>
    <w:rsid w:val="00843A7A"/>
    <w:rsid w:val="00843ADB"/>
    <w:rsid w:val="008447F5"/>
    <w:rsid w:val="0084480F"/>
    <w:rsid w:val="00844C9E"/>
    <w:rsid w:val="0084507D"/>
    <w:rsid w:val="00845F12"/>
    <w:rsid w:val="00845FD9"/>
    <w:rsid w:val="00846083"/>
    <w:rsid w:val="00846292"/>
    <w:rsid w:val="0084652B"/>
    <w:rsid w:val="00846E56"/>
    <w:rsid w:val="00847543"/>
    <w:rsid w:val="00847E7C"/>
    <w:rsid w:val="0085022D"/>
    <w:rsid w:val="008505AD"/>
    <w:rsid w:val="00850607"/>
    <w:rsid w:val="008506E1"/>
    <w:rsid w:val="00850D96"/>
    <w:rsid w:val="008515EE"/>
    <w:rsid w:val="00851A4D"/>
    <w:rsid w:val="00851A8E"/>
    <w:rsid w:val="00851E85"/>
    <w:rsid w:val="00851EC7"/>
    <w:rsid w:val="0085200D"/>
    <w:rsid w:val="00852332"/>
    <w:rsid w:val="00852521"/>
    <w:rsid w:val="00852771"/>
    <w:rsid w:val="008528D3"/>
    <w:rsid w:val="00852972"/>
    <w:rsid w:val="00852D93"/>
    <w:rsid w:val="00852EF3"/>
    <w:rsid w:val="00852FFE"/>
    <w:rsid w:val="00853509"/>
    <w:rsid w:val="00853C44"/>
    <w:rsid w:val="00854553"/>
    <w:rsid w:val="00854C44"/>
    <w:rsid w:val="008551CF"/>
    <w:rsid w:val="00855305"/>
    <w:rsid w:val="0085539D"/>
    <w:rsid w:val="008555B2"/>
    <w:rsid w:val="00855B86"/>
    <w:rsid w:val="008564E6"/>
    <w:rsid w:val="00856AC7"/>
    <w:rsid w:val="00856B4C"/>
    <w:rsid w:val="00856D47"/>
    <w:rsid w:val="008579AF"/>
    <w:rsid w:val="00857C9F"/>
    <w:rsid w:val="00857CD5"/>
    <w:rsid w:val="00857DEC"/>
    <w:rsid w:val="00857E47"/>
    <w:rsid w:val="00860195"/>
    <w:rsid w:val="00860253"/>
    <w:rsid w:val="00860316"/>
    <w:rsid w:val="008606E9"/>
    <w:rsid w:val="00860874"/>
    <w:rsid w:val="008609A3"/>
    <w:rsid w:val="00860A68"/>
    <w:rsid w:val="00860BCC"/>
    <w:rsid w:val="00860DB1"/>
    <w:rsid w:val="00860F2C"/>
    <w:rsid w:val="00861256"/>
    <w:rsid w:val="008612FC"/>
    <w:rsid w:val="00861412"/>
    <w:rsid w:val="008615DA"/>
    <w:rsid w:val="00861857"/>
    <w:rsid w:val="00861B5C"/>
    <w:rsid w:val="00861BED"/>
    <w:rsid w:val="00861D16"/>
    <w:rsid w:val="00862008"/>
    <w:rsid w:val="0086208F"/>
    <w:rsid w:val="00862423"/>
    <w:rsid w:val="00862720"/>
    <w:rsid w:val="008628C8"/>
    <w:rsid w:val="00862B2A"/>
    <w:rsid w:val="008630B9"/>
    <w:rsid w:val="008630BC"/>
    <w:rsid w:val="00863743"/>
    <w:rsid w:val="00863B0B"/>
    <w:rsid w:val="00863CA3"/>
    <w:rsid w:val="00863F37"/>
    <w:rsid w:val="00864050"/>
    <w:rsid w:val="0086406B"/>
    <w:rsid w:val="008641D3"/>
    <w:rsid w:val="0086478F"/>
    <w:rsid w:val="00864C8C"/>
    <w:rsid w:val="008650B0"/>
    <w:rsid w:val="00865421"/>
    <w:rsid w:val="008659FB"/>
    <w:rsid w:val="008661F1"/>
    <w:rsid w:val="00866271"/>
    <w:rsid w:val="00866878"/>
    <w:rsid w:val="008668AB"/>
    <w:rsid w:val="00866BE0"/>
    <w:rsid w:val="0086709D"/>
    <w:rsid w:val="008672DA"/>
    <w:rsid w:val="00867651"/>
    <w:rsid w:val="00867A8E"/>
    <w:rsid w:val="00867B5A"/>
    <w:rsid w:val="008706B0"/>
    <w:rsid w:val="008706C0"/>
    <w:rsid w:val="00870B9D"/>
    <w:rsid w:val="00871303"/>
    <w:rsid w:val="00871489"/>
    <w:rsid w:val="00871536"/>
    <w:rsid w:val="00871A19"/>
    <w:rsid w:val="00872218"/>
    <w:rsid w:val="008726C7"/>
    <w:rsid w:val="00873064"/>
    <w:rsid w:val="008732CF"/>
    <w:rsid w:val="0087330C"/>
    <w:rsid w:val="008733A7"/>
    <w:rsid w:val="0087354C"/>
    <w:rsid w:val="00873895"/>
    <w:rsid w:val="00873D1C"/>
    <w:rsid w:val="00873DD3"/>
    <w:rsid w:val="00873F35"/>
    <w:rsid w:val="00874009"/>
    <w:rsid w:val="00874029"/>
    <w:rsid w:val="00874158"/>
    <w:rsid w:val="008743F3"/>
    <w:rsid w:val="0087444A"/>
    <w:rsid w:val="00874525"/>
    <w:rsid w:val="0087491A"/>
    <w:rsid w:val="00874A67"/>
    <w:rsid w:val="00875139"/>
    <w:rsid w:val="00875410"/>
    <w:rsid w:val="0087582F"/>
    <w:rsid w:val="00875D10"/>
    <w:rsid w:val="00875E77"/>
    <w:rsid w:val="00876786"/>
    <w:rsid w:val="008768F0"/>
    <w:rsid w:val="008769C0"/>
    <w:rsid w:val="00877200"/>
    <w:rsid w:val="00877B85"/>
    <w:rsid w:val="008800F0"/>
    <w:rsid w:val="0088018A"/>
    <w:rsid w:val="0088097D"/>
    <w:rsid w:val="00880DF0"/>
    <w:rsid w:val="00880E7A"/>
    <w:rsid w:val="00880EDF"/>
    <w:rsid w:val="00880EEC"/>
    <w:rsid w:val="008811FD"/>
    <w:rsid w:val="00881647"/>
    <w:rsid w:val="008817E1"/>
    <w:rsid w:val="00881B41"/>
    <w:rsid w:val="0088218E"/>
    <w:rsid w:val="00882200"/>
    <w:rsid w:val="0088259C"/>
    <w:rsid w:val="008829A9"/>
    <w:rsid w:val="00882DE6"/>
    <w:rsid w:val="00883A20"/>
    <w:rsid w:val="00883B32"/>
    <w:rsid w:val="00883C92"/>
    <w:rsid w:val="00883D4D"/>
    <w:rsid w:val="00883F78"/>
    <w:rsid w:val="00884145"/>
    <w:rsid w:val="008846F6"/>
    <w:rsid w:val="00884B59"/>
    <w:rsid w:val="008850BA"/>
    <w:rsid w:val="0088540E"/>
    <w:rsid w:val="00885580"/>
    <w:rsid w:val="008856E6"/>
    <w:rsid w:val="00885876"/>
    <w:rsid w:val="00885E1E"/>
    <w:rsid w:val="00885E6C"/>
    <w:rsid w:val="00886185"/>
    <w:rsid w:val="008861D9"/>
    <w:rsid w:val="0088638C"/>
    <w:rsid w:val="00886B0D"/>
    <w:rsid w:val="00886EDF"/>
    <w:rsid w:val="008874F1"/>
    <w:rsid w:val="0088784E"/>
    <w:rsid w:val="008879C3"/>
    <w:rsid w:val="00890305"/>
    <w:rsid w:val="0089053E"/>
    <w:rsid w:val="00890868"/>
    <w:rsid w:val="008908E5"/>
    <w:rsid w:val="00890E52"/>
    <w:rsid w:val="00890EF0"/>
    <w:rsid w:val="00890EF3"/>
    <w:rsid w:val="00891216"/>
    <w:rsid w:val="008912CB"/>
    <w:rsid w:val="00892695"/>
    <w:rsid w:val="00892C8C"/>
    <w:rsid w:val="00892E29"/>
    <w:rsid w:val="0089305D"/>
    <w:rsid w:val="0089319F"/>
    <w:rsid w:val="00893526"/>
    <w:rsid w:val="0089362E"/>
    <w:rsid w:val="008946DE"/>
    <w:rsid w:val="00894716"/>
    <w:rsid w:val="00894ADC"/>
    <w:rsid w:val="00894B58"/>
    <w:rsid w:val="00894FDC"/>
    <w:rsid w:val="008957D3"/>
    <w:rsid w:val="00895D1C"/>
    <w:rsid w:val="00896414"/>
    <w:rsid w:val="0089643F"/>
    <w:rsid w:val="008964C6"/>
    <w:rsid w:val="00896724"/>
    <w:rsid w:val="00896D5C"/>
    <w:rsid w:val="00896F7B"/>
    <w:rsid w:val="0089716F"/>
    <w:rsid w:val="00897C71"/>
    <w:rsid w:val="008A0396"/>
    <w:rsid w:val="008A05E3"/>
    <w:rsid w:val="008A0F54"/>
    <w:rsid w:val="008A1033"/>
    <w:rsid w:val="008A13E7"/>
    <w:rsid w:val="008A15CE"/>
    <w:rsid w:val="008A167C"/>
    <w:rsid w:val="008A16F9"/>
    <w:rsid w:val="008A1A65"/>
    <w:rsid w:val="008A1D3E"/>
    <w:rsid w:val="008A2860"/>
    <w:rsid w:val="008A28F1"/>
    <w:rsid w:val="008A2D25"/>
    <w:rsid w:val="008A2D3F"/>
    <w:rsid w:val="008A2FAB"/>
    <w:rsid w:val="008A2FE0"/>
    <w:rsid w:val="008A3038"/>
    <w:rsid w:val="008A3427"/>
    <w:rsid w:val="008A3AF4"/>
    <w:rsid w:val="008A3E68"/>
    <w:rsid w:val="008A3EFC"/>
    <w:rsid w:val="008A43FB"/>
    <w:rsid w:val="008A46F1"/>
    <w:rsid w:val="008A4B16"/>
    <w:rsid w:val="008A4D63"/>
    <w:rsid w:val="008A4E11"/>
    <w:rsid w:val="008A5045"/>
    <w:rsid w:val="008A5145"/>
    <w:rsid w:val="008A516B"/>
    <w:rsid w:val="008A5315"/>
    <w:rsid w:val="008A58C0"/>
    <w:rsid w:val="008A58CD"/>
    <w:rsid w:val="008A5A07"/>
    <w:rsid w:val="008A5AF6"/>
    <w:rsid w:val="008A6BC7"/>
    <w:rsid w:val="008A6D62"/>
    <w:rsid w:val="008A752A"/>
    <w:rsid w:val="008A78E3"/>
    <w:rsid w:val="008A7A9F"/>
    <w:rsid w:val="008A7C0E"/>
    <w:rsid w:val="008A7F4C"/>
    <w:rsid w:val="008B094F"/>
    <w:rsid w:val="008B0B53"/>
    <w:rsid w:val="008B13E9"/>
    <w:rsid w:val="008B19B1"/>
    <w:rsid w:val="008B1A1B"/>
    <w:rsid w:val="008B1BF3"/>
    <w:rsid w:val="008B1C02"/>
    <w:rsid w:val="008B2257"/>
    <w:rsid w:val="008B2436"/>
    <w:rsid w:val="008B2F82"/>
    <w:rsid w:val="008B31D7"/>
    <w:rsid w:val="008B37E4"/>
    <w:rsid w:val="008B3822"/>
    <w:rsid w:val="008B3AEF"/>
    <w:rsid w:val="008B3B51"/>
    <w:rsid w:val="008B4057"/>
    <w:rsid w:val="008B4145"/>
    <w:rsid w:val="008B4434"/>
    <w:rsid w:val="008B44DB"/>
    <w:rsid w:val="008B5015"/>
    <w:rsid w:val="008B5071"/>
    <w:rsid w:val="008B5176"/>
    <w:rsid w:val="008B51F8"/>
    <w:rsid w:val="008B5266"/>
    <w:rsid w:val="008B5290"/>
    <w:rsid w:val="008B52AA"/>
    <w:rsid w:val="008B57FE"/>
    <w:rsid w:val="008B5962"/>
    <w:rsid w:val="008B5B29"/>
    <w:rsid w:val="008B5D23"/>
    <w:rsid w:val="008B60AF"/>
    <w:rsid w:val="008B61F4"/>
    <w:rsid w:val="008B6667"/>
    <w:rsid w:val="008B66FC"/>
    <w:rsid w:val="008B6747"/>
    <w:rsid w:val="008B677D"/>
    <w:rsid w:val="008B67BC"/>
    <w:rsid w:val="008B6A40"/>
    <w:rsid w:val="008B72EC"/>
    <w:rsid w:val="008B7324"/>
    <w:rsid w:val="008B7333"/>
    <w:rsid w:val="008B75FD"/>
    <w:rsid w:val="008B7928"/>
    <w:rsid w:val="008C0583"/>
    <w:rsid w:val="008C07DF"/>
    <w:rsid w:val="008C09F6"/>
    <w:rsid w:val="008C0D36"/>
    <w:rsid w:val="008C1779"/>
    <w:rsid w:val="008C1A08"/>
    <w:rsid w:val="008C1B4B"/>
    <w:rsid w:val="008C25E6"/>
    <w:rsid w:val="008C2CFD"/>
    <w:rsid w:val="008C2F16"/>
    <w:rsid w:val="008C3060"/>
    <w:rsid w:val="008C30DF"/>
    <w:rsid w:val="008C312C"/>
    <w:rsid w:val="008C354E"/>
    <w:rsid w:val="008C3B8C"/>
    <w:rsid w:val="008C3FDC"/>
    <w:rsid w:val="008C47AD"/>
    <w:rsid w:val="008C4962"/>
    <w:rsid w:val="008C4A72"/>
    <w:rsid w:val="008C4FB6"/>
    <w:rsid w:val="008C543E"/>
    <w:rsid w:val="008C5719"/>
    <w:rsid w:val="008C58D1"/>
    <w:rsid w:val="008C5BF9"/>
    <w:rsid w:val="008C5F03"/>
    <w:rsid w:val="008C603A"/>
    <w:rsid w:val="008C63A0"/>
    <w:rsid w:val="008C641D"/>
    <w:rsid w:val="008C6B39"/>
    <w:rsid w:val="008C71C8"/>
    <w:rsid w:val="008C76D7"/>
    <w:rsid w:val="008C7B27"/>
    <w:rsid w:val="008D0031"/>
    <w:rsid w:val="008D09BA"/>
    <w:rsid w:val="008D152C"/>
    <w:rsid w:val="008D167D"/>
    <w:rsid w:val="008D1717"/>
    <w:rsid w:val="008D1DF1"/>
    <w:rsid w:val="008D215A"/>
    <w:rsid w:val="008D256B"/>
    <w:rsid w:val="008D2A2E"/>
    <w:rsid w:val="008D3116"/>
    <w:rsid w:val="008D3479"/>
    <w:rsid w:val="008D3D93"/>
    <w:rsid w:val="008D3F72"/>
    <w:rsid w:val="008D4720"/>
    <w:rsid w:val="008D473A"/>
    <w:rsid w:val="008D492A"/>
    <w:rsid w:val="008D4931"/>
    <w:rsid w:val="008D4B58"/>
    <w:rsid w:val="008D4B7F"/>
    <w:rsid w:val="008D4B8A"/>
    <w:rsid w:val="008D4BBD"/>
    <w:rsid w:val="008D4C0B"/>
    <w:rsid w:val="008D4FB7"/>
    <w:rsid w:val="008D5431"/>
    <w:rsid w:val="008D54BB"/>
    <w:rsid w:val="008D559B"/>
    <w:rsid w:val="008D590A"/>
    <w:rsid w:val="008D5A1B"/>
    <w:rsid w:val="008D5F6E"/>
    <w:rsid w:val="008D625F"/>
    <w:rsid w:val="008D6541"/>
    <w:rsid w:val="008D6616"/>
    <w:rsid w:val="008D6A2A"/>
    <w:rsid w:val="008D7347"/>
    <w:rsid w:val="008D775A"/>
    <w:rsid w:val="008D790F"/>
    <w:rsid w:val="008D7A8E"/>
    <w:rsid w:val="008D7D7B"/>
    <w:rsid w:val="008D7FA0"/>
    <w:rsid w:val="008E06FC"/>
    <w:rsid w:val="008E072F"/>
    <w:rsid w:val="008E078B"/>
    <w:rsid w:val="008E0904"/>
    <w:rsid w:val="008E0CB6"/>
    <w:rsid w:val="008E0F52"/>
    <w:rsid w:val="008E15D2"/>
    <w:rsid w:val="008E18B0"/>
    <w:rsid w:val="008E18D7"/>
    <w:rsid w:val="008E1CB8"/>
    <w:rsid w:val="008E1CDF"/>
    <w:rsid w:val="008E1E5A"/>
    <w:rsid w:val="008E216C"/>
    <w:rsid w:val="008E22E0"/>
    <w:rsid w:val="008E2316"/>
    <w:rsid w:val="008E231F"/>
    <w:rsid w:val="008E2BF5"/>
    <w:rsid w:val="008E2D88"/>
    <w:rsid w:val="008E2DB2"/>
    <w:rsid w:val="008E2FAF"/>
    <w:rsid w:val="008E3063"/>
    <w:rsid w:val="008E3089"/>
    <w:rsid w:val="008E34BE"/>
    <w:rsid w:val="008E3AA8"/>
    <w:rsid w:val="008E3E57"/>
    <w:rsid w:val="008E3F44"/>
    <w:rsid w:val="008E42CE"/>
    <w:rsid w:val="008E42F4"/>
    <w:rsid w:val="008E4333"/>
    <w:rsid w:val="008E44C7"/>
    <w:rsid w:val="008E4885"/>
    <w:rsid w:val="008E4A31"/>
    <w:rsid w:val="008E4ABD"/>
    <w:rsid w:val="008E529B"/>
    <w:rsid w:val="008E545A"/>
    <w:rsid w:val="008E5657"/>
    <w:rsid w:val="008E56A0"/>
    <w:rsid w:val="008E582B"/>
    <w:rsid w:val="008E5C45"/>
    <w:rsid w:val="008E5E35"/>
    <w:rsid w:val="008E5E51"/>
    <w:rsid w:val="008E6499"/>
    <w:rsid w:val="008E6BCA"/>
    <w:rsid w:val="008E7183"/>
    <w:rsid w:val="008E73DE"/>
    <w:rsid w:val="008E7C3A"/>
    <w:rsid w:val="008F00DB"/>
    <w:rsid w:val="008F0430"/>
    <w:rsid w:val="008F04D1"/>
    <w:rsid w:val="008F0FE3"/>
    <w:rsid w:val="008F1264"/>
    <w:rsid w:val="008F1628"/>
    <w:rsid w:val="008F16CF"/>
    <w:rsid w:val="008F1790"/>
    <w:rsid w:val="008F17F7"/>
    <w:rsid w:val="008F22A1"/>
    <w:rsid w:val="008F26DC"/>
    <w:rsid w:val="008F28B0"/>
    <w:rsid w:val="008F2908"/>
    <w:rsid w:val="008F29BE"/>
    <w:rsid w:val="008F2DAA"/>
    <w:rsid w:val="008F3311"/>
    <w:rsid w:val="008F3527"/>
    <w:rsid w:val="008F3930"/>
    <w:rsid w:val="008F3C46"/>
    <w:rsid w:val="008F41FC"/>
    <w:rsid w:val="008F47C6"/>
    <w:rsid w:val="008F5687"/>
    <w:rsid w:val="008F5CCD"/>
    <w:rsid w:val="008F5CE7"/>
    <w:rsid w:val="008F6282"/>
    <w:rsid w:val="008F6647"/>
    <w:rsid w:val="008F6804"/>
    <w:rsid w:val="008F690B"/>
    <w:rsid w:val="008F69B0"/>
    <w:rsid w:val="008F6A57"/>
    <w:rsid w:val="008F6BE5"/>
    <w:rsid w:val="008F6C4D"/>
    <w:rsid w:val="008F700E"/>
    <w:rsid w:val="008F7043"/>
    <w:rsid w:val="008F76AE"/>
    <w:rsid w:val="008F7892"/>
    <w:rsid w:val="008F7D70"/>
    <w:rsid w:val="008F7F6C"/>
    <w:rsid w:val="00900343"/>
    <w:rsid w:val="00900435"/>
    <w:rsid w:val="009006A2"/>
    <w:rsid w:val="00900B3F"/>
    <w:rsid w:val="00900C39"/>
    <w:rsid w:val="00900DB2"/>
    <w:rsid w:val="00900E5F"/>
    <w:rsid w:val="00900E6C"/>
    <w:rsid w:val="0090102B"/>
    <w:rsid w:val="00901448"/>
    <w:rsid w:val="0090150E"/>
    <w:rsid w:val="00901638"/>
    <w:rsid w:val="009019D5"/>
    <w:rsid w:val="00901BFE"/>
    <w:rsid w:val="00901DDE"/>
    <w:rsid w:val="00902004"/>
    <w:rsid w:val="009021A6"/>
    <w:rsid w:val="00902684"/>
    <w:rsid w:val="00902686"/>
    <w:rsid w:val="00902FE8"/>
    <w:rsid w:val="00903077"/>
    <w:rsid w:val="0090317D"/>
    <w:rsid w:val="00903361"/>
    <w:rsid w:val="00903501"/>
    <w:rsid w:val="009036BC"/>
    <w:rsid w:val="00903AF5"/>
    <w:rsid w:val="00903D30"/>
    <w:rsid w:val="00903F37"/>
    <w:rsid w:val="009042E0"/>
    <w:rsid w:val="00904414"/>
    <w:rsid w:val="00904D49"/>
    <w:rsid w:val="00905197"/>
    <w:rsid w:val="00905254"/>
    <w:rsid w:val="00905C47"/>
    <w:rsid w:val="00905E23"/>
    <w:rsid w:val="00905FF7"/>
    <w:rsid w:val="00906379"/>
    <w:rsid w:val="00906462"/>
    <w:rsid w:val="0090657C"/>
    <w:rsid w:val="009065D3"/>
    <w:rsid w:val="009066B4"/>
    <w:rsid w:val="009067D9"/>
    <w:rsid w:val="009068DA"/>
    <w:rsid w:val="009068E2"/>
    <w:rsid w:val="00906A8C"/>
    <w:rsid w:val="00906EE4"/>
    <w:rsid w:val="009072A5"/>
    <w:rsid w:val="0090766A"/>
    <w:rsid w:val="0091013A"/>
    <w:rsid w:val="009101EA"/>
    <w:rsid w:val="00910225"/>
    <w:rsid w:val="009102C3"/>
    <w:rsid w:val="00910366"/>
    <w:rsid w:val="0091045B"/>
    <w:rsid w:val="0091063B"/>
    <w:rsid w:val="009106FC"/>
    <w:rsid w:val="009108E5"/>
    <w:rsid w:val="00910EE3"/>
    <w:rsid w:val="009113A1"/>
    <w:rsid w:val="009118BB"/>
    <w:rsid w:val="0091191F"/>
    <w:rsid w:val="00911CE5"/>
    <w:rsid w:val="00911E7D"/>
    <w:rsid w:val="009120A9"/>
    <w:rsid w:val="00913032"/>
    <w:rsid w:val="00913083"/>
    <w:rsid w:val="009132BC"/>
    <w:rsid w:val="009134C3"/>
    <w:rsid w:val="00913F8B"/>
    <w:rsid w:val="00914688"/>
    <w:rsid w:val="00914A54"/>
    <w:rsid w:val="00914BB3"/>
    <w:rsid w:val="009155A7"/>
    <w:rsid w:val="00915B81"/>
    <w:rsid w:val="00915D6B"/>
    <w:rsid w:val="0091603B"/>
    <w:rsid w:val="009160DF"/>
    <w:rsid w:val="009162C7"/>
    <w:rsid w:val="009163B6"/>
    <w:rsid w:val="00916A43"/>
    <w:rsid w:val="00916EC2"/>
    <w:rsid w:val="00917200"/>
    <w:rsid w:val="00917935"/>
    <w:rsid w:val="00920816"/>
    <w:rsid w:val="009208A8"/>
    <w:rsid w:val="00920EF6"/>
    <w:rsid w:val="009213BD"/>
    <w:rsid w:val="009214A2"/>
    <w:rsid w:val="009214AE"/>
    <w:rsid w:val="00921641"/>
    <w:rsid w:val="00921682"/>
    <w:rsid w:val="0092186C"/>
    <w:rsid w:val="00921BB3"/>
    <w:rsid w:val="00921FFC"/>
    <w:rsid w:val="00922331"/>
    <w:rsid w:val="00922A7F"/>
    <w:rsid w:val="009230A6"/>
    <w:rsid w:val="00923420"/>
    <w:rsid w:val="00923703"/>
    <w:rsid w:val="00923910"/>
    <w:rsid w:val="00923F95"/>
    <w:rsid w:val="00924573"/>
    <w:rsid w:val="00924627"/>
    <w:rsid w:val="00924732"/>
    <w:rsid w:val="00924A98"/>
    <w:rsid w:val="00924E48"/>
    <w:rsid w:val="0092500B"/>
    <w:rsid w:val="0092507A"/>
    <w:rsid w:val="009250A8"/>
    <w:rsid w:val="0092562B"/>
    <w:rsid w:val="00925AB5"/>
    <w:rsid w:val="00925BE6"/>
    <w:rsid w:val="00925DA0"/>
    <w:rsid w:val="00926697"/>
    <w:rsid w:val="009266DA"/>
    <w:rsid w:val="009266FA"/>
    <w:rsid w:val="00926916"/>
    <w:rsid w:val="009269D8"/>
    <w:rsid w:val="00926E1D"/>
    <w:rsid w:val="00926F61"/>
    <w:rsid w:val="00926FA9"/>
    <w:rsid w:val="00926FC4"/>
    <w:rsid w:val="00927019"/>
    <w:rsid w:val="00927045"/>
    <w:rsid w:val="00927098"/>
    <w:rsid w:val="009274A7"/>
    <w:rsid w:val="00927704"/>
    <w:rsid w:val="00927889"/>
    <w:rsid w:val="00930057"/>
    <w:rsid w:val="0093020A"/>
    <w:rsid w:val="00930AE2"/>
    <w:rsid w:val="00930BBE"/>
    <w:rsid w:val="00930F6F"/>
    <w:rsid w:val="00931001"/>
    <w:rsid w:val="0093123D"/>
    <w:rsid w:val="009312A8"/>
    <w:rsid w:val="00931EE0"/>
    <w:rsid w:val="00932333"/>
    <w:rsid w:val="00932859"/>
    <w:rsid w:val="00933040"/>
    <w:rsid w:val="009330E9"/>
    <w:rsid w:val="00933606"/>
    <w:rsid w:val="009339BA"/>
    <w:rsid w:val="009339E0"/>
    <w:rsid w:val="00933A76"/>
    <w:rsid w:val="00933AAC"/>
    <w:rsid w:val="00933CDD"/>
    <w:rsid w:val="009341BB"/>
    <w:rsid w:val="0093421C"/>
    <w:rsid w:val="0093451F"/>
    <w:rsid w:val="00934D97"/>
    <w:rsid w:val="00934EBD"/>
    <w:rsid w:val="00935D05"/>
    <w:rsid w:val="00935D15"/>
    <w:rsid w:val="00936413"/>
    <w:rsid w:val="009364C3"/>
    <w:rsid w:val="00936C56"/>
    <w:rsid w:val="00937E7C"/>
    <w:rsid w:val="00940C42"/>
    <w:rsid w:val="009411FB"/>
    <w:rsid w:val="009414A9"/>
    <w:rsid w:val="009415AA"/>
    <w:rsid w:val="0094163E"/>
    <w:rsid w:val="00941828"/>
    <w:rsid w:val="00941B71"/>
    <w:rsid w:val="00941DF9"/>
    <w:rsid w:val="00941F0F"/>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218"/>
    <w:rsid w:val="009454F8"/>
    <w:rsid w:val="00946570"/>
    <w:rsid w:val="00946779"/>
    <w:rsid w:val="00946C4D"/>
    <w:rsid w:val="00946E80"/>
    <w:rsid w:val="009474C8"/>
    <w:rsid w:val="009476E2"/>
    <w:rsid w:val="00947F03"/>
    <w:rsid w:val="00947F80"/>
    <w:rsid w:val="0095014D"/>
    <w:rsid w:val="0095019A"/>
    <w:rsid w:val="00950415"/>
    <w:rsid w:val="00950BC2"/>
    <w:rsid w:val="0095118C"/>
    <w:rsid w:val="0095142F"/>
    <w:rsid w:val="00952283"/>
    <w:rsid w:val="009522B0"/>
    <w:rsid w:val="0095285B"/>
    <w:rsid w:val="00952967"/>
    <w:rsid w:val="009533C6"/>
    <w:rsid w:val="00953FE9"/>
    <w:rsid w:val="009541D7"/>
    <w:rsid w:val="00954417"/>
    <w:rsid w:val="00954588"/>
    <w:rsid w:val="0095481C"/>
    <w:rsid w:val="009549A0"/>
    <w:rsid w:val="0095526F"/>
    <w:rsid w:val="0095575A"/>
    <w:rsid w:val="00955886"/>
    <w:rsid w:val="00955957"/>
    <w:rsid w:val="00955A8E"/>
    <w:rsid w:val="00955DDA"/>
    <w:rsid w:val="00956666"/>
    <w:rsid w:val="009567E6"/>
    <w:rsid w:val="00956A0C"/>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44C"/>
    <w:rsid w:val="00960BBC"/>
    <w:rsid w:val="00960D75"/>
    <w:rsid w:val="009610ED"/>
    <w:rsid w:val="00961983"/>
    <w:rsid w:val="00961994"/>
    <w:rsid w:val="00961EE0"/>
    <w:rsid w:val="00961EE9"/>
    <w:rsid w:val="00961F48"/>
    <w:rsid w:val="0096223E"/>
    <w:rsid w:val="009629FF"/>
    <w:rsid w:val="00962E55"/>
    <w:rsid w:val="009632C5"/>
    <w:rsid w:val="009633BB"/>
    <w:rsid w:val="00963A36"/>
    <w:rsid w:val="00963D8A"/>
    <w:rsid w:val="00964093"/>
    <w:rsid w:val="009642E5"/>
    <w:rsid w:val="009643DA"/>
    <w:rsid w:val="009644B8"/>
    <w:rsid w:val="00964697"/>
    <w:rsid w:val="0096485F"/>
    <w:rsid w:val="00964CCB"/>
    <w:rsid w:val="0096566F"/>
    <w:rsid w:val="00965C40"/>
    <w:rsid w:val="0096653D"/>
    <w:rsid w:val="0096686B"/>
    <w:rsid w:val="00966AAB"/>
    <w:rsid w:val="00967354"/>
    <w:rsid w:val="00967492"/>
    <w:rsid w:val="0096797A"/>
    <w:rsid w:val="00967DF2"/>
    <w:rsid w:val="00967EAE"/>
    <w:rsid w:val="00970168"/>
    <w:rsid w:val="009704D9"/>
    <w:rsid w:val="0097051C"/>
    <w:rsid w:val="009709D6"/>
    <w:rsid w:val="00970E02"/>
    <w:rsid w:val="00970FF8"/>
    <w:rsid w:val="009714E7"/>
    <w:rsid w:val="00971592"/>
    <w:rsid w:val="00971617"/>
    <w:rsid w:val="009717F8"/>
    <w:rsid w:val="00971875"/>
    <w:rsid w:val="00971917"/>
    <w:rsid w:val="00971DDF"/>
    <w:rsid w:val="0097225C"/>
    <w:rsid w:val="00972284"/>
    <w:rsid w:val="009724B0"/>
    <w:rsid w:val="009726CD"/>
    <w:rsid w:val="0097279D"/>
    <w:rsid w:val="009728C3"/>
    <w:rsid w:val="009729F0"/>
    <w:rsid w:val="00972B90"/>
    <w:rsid w:val="009731D6"/>
    <w:rsid w:val="00973585"/>
    <w:rsid w:val="0097366C"/>
    <w:rsid w:val="0097379E"/>
    <w:rsid w:val="00973FC6"/>
    <w:rsid w:val="00974746"/>
    <w:rsid w:val="00974971"/>
    <w:rsid w:val="00974C70"/>
    <w:rsid w:val="00975119"/>
    <w:rsid w:val="009754A5"/>
    <w:rsid w:val="009763ED"/>
    <w:rsid w:val="00976B5B"/>
    <w:rsid w:val="00976D8D"/>
    <w:rsid w:val="00976F04"/>
    <w:rsid w:val="0097708E"/>
    <w:rsid w:val="009777F4"/>
    <w:rsid w:val="009779AA"/>
    <w:rsid w:val="00977A05"/>
    <w:rsid w:val="00977A0F"/>
    <w:rsid w:val="00977AC1"/>
    <w:rsid w:val="00977AD8"/>
    <w:rsid w:val="00980090"/>
    <w:rsid w:val="009804A8"/>
    <w:rsid w:val="00980A10"/>
    <w:rsid w:val="00980F9B"/>
    <w:rsid w:val="00981004"/>
    <w:rsid w:val="00981130"/>
    <w:rsid w:val="009815B8"/>
    <w:rsid w:val="0098163D"/>
    <w:rsid w:val="00981F2D"/>
    <w:rsid w:val="0098229C"/>
    <w:rsid w:val="0098289D"/>
    <w:rsid w:val="00982D22"/>
    <w:rsid w:val="00983161"/>
    <w:rsid w:val="009832F2"/>
    <w:rsid w:val="009835E0"/>
    <w:rsid w:val="00983787"/>
    <w:rsid w:val="00983CEE"/>
    <w:rsid w:val="00983D46"/>
    <w:rsid w:val="00983DCA"/>
    <w:rsid w:val="00983E7D"/>
    <w:rsid w:val="0098440D"/>
    <w:rsid w:val="0098455F"/>
    <w:rsid w:val="00984892"/>
    <w:rsid w:val="00984AB8"/>
    <w:rsid w:val="00985598"/>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6F2"/>
    <w:rsid w:val="00987C69"/>
    <w:rsid w:val="00990692"/>
    <w:rsid w:val="00990820"/>
    <w:rsid w:val="00990BFF"/>
    <w:rsid w:val="00990C0E"/>
    <w:rsid w:val="00990D75"/>
    <w:rsid w:val="00991093"/>
    <w:rsid w:val="00991179"/>
    <w:rsid w:val="0099122D"/>
    <w:rsid w:val="00991369"/>
    <w:rsid w:val="0099163B"/>
    <w:rsid w:val="0099184A"/>
    <w:rsid w:val="00991D44"/>
    <w:rsid w:val="00992223"/>
    <w:rsid w:val="00992343"/>
    <w:rsid w:val="0099383D"/>
    <w:rsid w:val="009938B1"/>
    <w:rsid w:val="00993CD4"/>
    <w:rsid w:val="009947B0"/>
    <w:rsid w:val="00994E29"/>
    <w:rsid w:val="009956AC"/>
    <w:rsid w:val="00995B68"/>
    <w:rsid w:val="00995D64"/>
    <w:rsid w:val="00995E7F"/>
    <w:rsid w:val="00996258"/>
    <w:rsid w:val="00996306"/>
    <w:rsid w:val="00996331"/>
    <w:rsid w:val="009964E1"/>
    <w:rsid w:val="00996744"/>
    <w:rsid w:val="00996B0E"/>
    <w:rsid w:val="00996BF9"/>
    <w:rsid w:val="00996CC4"/>
    <w:rsid w:val="009972CD"/>
    <w:rsid w:val="00997B67"/>
    <w:rsid w:val="00997BF3"/>
    <w:rsid w:val="00997C43"/>
    <w:rsid w:val="00997CF4"/>
    <w:rsid w:val="009A009C"/>
    <w:rsid w:val="009A01A6"/>
    <w:rsid w:val="009A052E"/>
    <w:rsid w:val="009A0B47"/>
    <w:rsid w:val="009A0B9E"/>
    <w:rsid w:val="009A0D82"/>
    <w:rsid w:val="009A0F90"/>
    <w:rsid w:val="009A1169"/>
    <w:rsid w:val="009A136C"/>
    <w:rsid w:val="009A1614"/>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5A7C"/>
    <w:rsid w:val="009A607A"/>
    <w:rsid w:val="009A64C4"/>
    <w:rsid w:val="009A6598"/>
    <w:rsid w:val="009A6919"/>
    <w:rsid w:val="009A6AC7"/>
    <w:rsid w:val="009A705B"/>
    <w:rsid w:val="009A7064"/>
    <w:rsid w:val="009A789E"/>
    <w:rsid w:val="009A78F6"/>
    <w:rsid w:val="009A7A74"/>
    <w:rsid w:val="009B0148"/>
    <w:rsid w:val="009B01DF"/>
    <w:rsid w:val="009B0258"/>
    <w:rsid w:val="009B0408"/>
    <w:rsid w:val="009B04E6"/>
    <w:rsid w:val="009B0843"/>
    <w:rsid w:val="009B08A7"/>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60C"/>
    <w:rsid w:val="009B3811"/>
    <w:rsid w:val="009B391C"/>
    <w:rsid w:val="009B3999"/>
    <w:rsid w:val="009B3C90"/>
    <w:rsid w:val="009B41E3"/>
    <w:rsid w:val="009B58A3"/>
    <w:rsid w:val="009B5AEF"/>
    <w:rsid w:val="009B64FE"/>
    <w:rsid w:val="009B6A2B"/>
    <w:rsid w:val="009B7116"/>
    <w:rsid w:val="009B72A1"/>
    <w:rsid w:val="009B76E3"/>
    <w:rsid w:val="009B76F9"/>
    <w:rsid w:val="009B7A18"/>
    <w:rsid w:val="009B7A72"/>
    <w:rsid w:val="009B7AD2"/>
    <w:rsid w:val="009B7B3F"/>
    <w:rsid w:val="009B7BB8"/>
    <w:rsid w:val="009B7FC6"/>
    <w:rsid w:val="009C0702"/>
    <w:rsid w:val="009C075A"/>
    <w:rsid w:val="009C0B70"/>
    <w:rsid w:val="009C0CB7"/>
    <w:rsid w:val="009C0E0B"/>
    <w:rsid w:val="009C0E9B"/>
    <w:rsid w:val="009C0EF5"/>
    <w:rsid w:val="009C126A"/>
    <w:rsid w:val="009C1D4C"/>
    <w:rsid w:val="009C2165"/>
    <w:rsid w:val="009C26DA"/>
    <w:rsid w:val="009C274A"/>
    <w:rsid w:val="009C2B6C"/>
    <w:rsid w:val="009C2DD2"/>
    <w:rsid w:val="009C2EF5"/>
    <w:rsid w:val="009C31B8"/>
    <w:rsid w:val="009C34C9"/>
    <w:rsid w:val="009C38EB"/>
    <w:rsid w:val="009C3982"/>
    <w:rsid w:val="009C40BA"/>
    <w:rsid w:val="009C41BD"/>
    <w:rsid w:val="009C441F"/>
    <w:rsid w:val="009C4A07"/>
    <w:rsid w:val="009C4B8E"/>
    <w:rsid w:val="009C51D5"/>
    <w:rsid w:val="009C532D"/>
    <w:rsid w:val="009C543C"/>
    <w:rsid w:val="009C5553"/>
    <w:rsid w:val="009C55FD"/>
    <w:rsid w:val="009C599A"/>
    <w:rsid w:val="009C5EFF"/>
    <w:rsid w:val="009C6206"/>
    <w:rsid w:val="009C650E"/>
    <w:rsid w:val="009C6A58"/>
    <w:rsid w:val="009C6CA5"/>
    <w:rsid w:val="009C6DEA"/>
    <w:rsid w:val="009C7062"/>
    <w:rsid w:val="009C70DB"/>
    <w:rsid w:val="009C71B2"/>
    <w:rsid w:val="009C7361"/>
    <w:rsid w:val="009C774A"/>
    <w:rsid w:val="009C7871"/>
    <w:rsid w:val="009C7F44"/>
    <w:rsid w:val="009D0F7C"/>
    <w:rsid w:val="009D19BC"/>
    <w:rsid w:val="009D1A60"/>
    <w:rsid w:val="009D1CDD"/>
    <w:rsid w:val="009D2335"/>
    <w:rsid w:val="009D2348"/>
    <w:rsid w:val="009D29FC"/>
    <w:rsid w:val="009D2CE0"/>
    <w:rsid w:val="009D2D05"/>
    <w:rsid w:val="009D2EA8"/>
    <w:rsid w:val="009D2F0C"/>
    <w:rsid w:val="009D3204"/>
    <w:rsid w:val="009D3306"/>
    <w:rsid w:val="009D3578"/>
    <w:rsid w:val="009D38B1"/>
    <w:rsid w:val="009D3A5F"/>
    <w:rsid w:val="009D3BD8"/>
    <w:rsid w:val="009D3E97"/>
    <w:rsid w:val="009D4191"/>
    <w:rsid w:val="009D438E"/>
    <w:rsid w:val="009D44AB"/>
    <w:rsid w:val="009D453D"/>
    <w:rsid w:val="009D456A"/>
    <w:rsid w:val="009D46A6"/>
    <w:rsid w:val="009D4F88"/>
    <w:rsid w:val="009D504D"/>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63D"/>
    <w:rsid w:val="009D7668"/>
    <w:rsid w:val="009D79F4"/>
    <w:rsid w:val="009D7D19"/>
    <w:rsid w:val="009D7F92"/>
    <w:rsid w:val="009E0489"/>
    <w:rsid w:val="009E0B21"/>
    <w:rsid w:val="009E0B4B"/>
    <w:rsid w:val="009E0F33"/>
    <w:rsid w:val="009E126D"/>
    <w:rsid w:val="009E14A7"/>
    <w:rsid w:val="009E166F"/>
    <w:rsid w:val="009E1C66"/>
    <w:rsid w:val="009E1E43"/>
    <w:rsid w:val="009E1F6F"/>
    <w:rsid w:val="009E201A"/>
    <w:rsid w:val="009E2201"/>
    <w:rsid w:val="009E33D7"/>
    <w:rsid w:val="009E36D9"/>
    <w:rsid w:val="009E3CD1"/>
    <w:rsid w:val="009E3D0B"/>
    <w:rsid w:val="009E3FF9"/>
    <w:rsid w:val="009E440D"/>
    <w:rsid w:val="009E4D42"/>
    <w:rsid w:val="009E5156"/>
    <w:rsid w:val="009E53CD"/>
    <w:rsid w:val="009E5520"/>
    <w:rsid w:val="009E5AF5"/>
    <w:rsid w:val="009E5B31"/>
    <w:rsid w:val="009E5D62"/>
    <w:rsid w:val="009E5EB5"/>
    <w:rsid w:val="009E6525"/>
    <w:rsid w:val="009E6CAF"/>
    <w:rsid w:val="009E6D3C"/>
    <w:rsid w:val="009E6D67"/>
    <w:rsid w:val="009E71D5"/>
    <w:rsid w:val="009E74F0"/>
    <w:rsid w:val="009E797B"/>
    <w:rsid w:val="009E7F23"/>
    <w:rsid w:val="009F0768"/>
    <w:rsid w:val="009F08B3"/>
    <w:rsid w:val="009F0B87"/>
    <w:rsid w:val="009F0BF5"/>
    <w:rsid w:val="009F102A"/>
    <w:rsid w:val="009F136D"/>
    <w:rsid w:val="009F151C"/>
    <w:rsid w:val="009F1669"/>
    <w:rsid w:val="009F1F64"/>
    <w:rsid w:val="009F24DC"/>
    <w:rsid w:val="009F27EA"/>
    <w:rsid w:val="009F2A19"/>
    <w:rsid w:val="009F2E0C"/>
    <w:rsid w:val="009F3012"/>
    <w:rsid w:val="009F35DD"/>
    <w:rsid w:val="009F3975"/>
    <w:rsid w:val="009F4043"/>
    <w:rsid w:val="009F4107"/>
    <w:rsid w:val="009F4957"/>
    <w:rsid w:val="009F514E"/>
    <w:rsid w:val="009F5864"/>
    <w:rsid w:val="009F596C"/>
    <w:rsid w:val="009F5982"/>
    <w:rsid w:val="009F6A45"/>
    <w:rsid w:val="009F6BAE"/>
    <w:rsid w:val="009F7235"/>
    <w:rsid w:val="009F7302"/>
    <w:rsid w:val="009F756D"/>
    <w:rsid w:val="009F783D"/>
    <w:rsid w:val="009F7867"/>
    <w:rsid w:val="009F7988"/>
    <w:rsid w:val="009F7D30"/>
    <w:rsid w:val="009F7D66"/>
    <w:rsid w:val="00A00363"/>
    <w:rsid w:val="00A0079B"/>
    <w:rsid w:val="00A008A4"/>
    <w:rsid w:val="00A00BD2"/>
    <w:rsid w:val="00A00E56"/>
    <w:rsid w:val="00A01134"/>
    <w:rsid w:val="00A01452"/>
    <w:rsid w:val="00A018FD"/>
    <w:rsid w:val="00A01E23"/>
    <w:rsid w:val="00A024BC"/>
    <w:rsid w:val="00A027DE"/>
    <w:rsid w:val="00A027F3"/>
    <w:rsid w:val="00A028EB"/>
    <w:rsid w:val="00A0306A"/>
    <w:rsid w:val="00A0394E"/>
    <w:rsid w:val="00A03964"/>
    <w:rsid w:val="00A03978"/>
    <w:rsid w:val="00A03AB1"/>
    <w:rsid w:val="00A03D5E"/>
    <w:rsid w:val="00A04084"/>
    <w:rsid w:val="00A0416A"/>
    <w:rsid w:val="00A04CF8"/>
    <w:rsid w:val="00A04D7E"/>
    <w:rsid w:val="00A051D9"/>
    <w:rsid w:val="00A05358"/>
    <w:rsid w:val="00A05948"/>
    <w:rsid w:val="00A05953"/>
    <w:rsid w:val="00A05ABE"/>
    <w:rsid w:val="00A05DF3"/>
    <w:rsid w:val="00A05F6E"/>
    <w:rsid w:val="00A0607C"/>
    <w:rsid w:val="00A0662A"/>
    <w:rsid w:val="00A06675"/>
    <w:rsid w:val="00A0727E"/>
    <w:rsid w:val="00A0741F"/>
    <w:rsid w:val="00A07E08"/>
    <w:rsid w:val="00A1018C"/>
    <w:rsid w:val="00A10225"/>
    <w:rsid w:val="00A1036F"/>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2FA8"/>
    <w:rsid w:val="00A1370E"/>
    <w:rsid w:val="00A137F7"/>
    <w:rsid w:val="00A13A09"/>
    <w:rsid w:val="00A13AB1"/>
    <w:rsid w:val="00A13C7B"/>
    <w:rsid w:val="00A13E91"/>
    <w:rsid w:val="00A13FAA"/>
    <w:rsid w:val="00A1453B"/>
    <w:rsid w:val="00A147A7"/>
    <w:rsid w:val="00A147EB"/>
    <w:rsid w:val="00A14A01"/>
    <w:rsid w:val="00A14CFD"/>
    <w:rsid w:val="00A14D88"/>
    <w:rsid w:val="00A150D7"/>
    <w:rsid w:val="00A153A6"/>
    <w:rsid w:val="00A153BE"/>
    <w:rsid w:val="00A15C68"/>
    <w:rsid w:val="00A15DEE"/>
    <w:rsid w:val="00A15EF5"/>
    <w:rsid w:val="00A1631C"/>
    <w:rsid w:val="00A16462"/>
    <w:rsid w:val="00A167B5"/>
    <w:rsid w:val="00A16DBE"/>
    <w:rsid w:val="00A1708B"/>
    <w:rsid w:val="00A17129"/>
    <w:rsid w:val="00A1759B"/>
    <w:rsid w:val="00A1787A"/>
    <w:rsid w:val="00A179DD"/>
    <w:rsid w:val="00A179E0"/>
    <w:rsid w:val="00A17C4F"/>
    <w:rsid w:val="00A17CF7"/>
    <w:rsid w:val="00A2046D"/>
    <w:rsid w:val="00A20653"/>
    <w:rsid w:val="00A206D3"/>
    <w:rsid w:val="00A209A7"/>
    <w:rsid w:val="00A20A39"/>
    <w:rsid w:val="00A21456"/>
    <w:rsid w:val="00A2181F"/>
    <w:rsid w:val="00A222AB"/>
    <w:rsid w:val="00A2234D"/>
    <w:rsid w:val="00A22D6E"/>
    <w:rsid w:val="00A22F11"/>
    <w:rsid w:val="00A2304A"/>
    <w:rsid w:val="00A23760"/>
    <w:rsid w:val="00A237A4"/>
    <w:rsid w:val="00A238BD"/>
    <w:rsid w:val="00A238FC"/>
    <w:rsid w:val="00A23920"/>
    <w:rsid w:val="00A23DCA"/>
    <w:rsid w:val="00A240D8"/>
    <w:rsid w:val="00A243E4"/>
    <w:rsid w:val="00A24450"/>
    <w:rsid w:val="00A2459D"/>
    <w:rsid w:val="00A24639"/>
    <w:rsid w:val="00A24E23"/>
    <w:rsid w:val="00A24E79"/>
    <w:rsid w:val="00A25005"/>
    <w:rsid w:val="00A25040"/>
    <w:rsid w:val="00A2566C"/>
    <w:rsid w:val="00A259D4"/>
    <w:rsid w:val="00A25D81"/>
    <w:rsid w:val="00A25F05"/>
    <w:rsid w:val="00A25F90"/>
    <w:rsid w:val="00A262AE"/>
    <w:rsid w:val="00A26491"/>
    <w:rsid w:val="00A26575"/>
    <w:rsid w:val="00A2662F"/>
    <w:rsid w:val="00A266CC"/>
    <w:rsid w:val="00A2688B"/>
    <w:rsid w:val="00A2691D"/>
    <w:rsid w:val="00A27016"/>
    <w:rsid w:val="00A3003A"/>
    <w:rsid w:val="00A303F8"/>
    <w:rsid w:val="00A3040D"/>
    <w:rsid w:val="00A30507"/>
    <w:rsid w:val="00A305C2"/>
    <w:rsid w:val="00A30A02"/>
    <w:rsid w:val="00A30B2D"/>
    <w:rsid w:val="00A30CD2"/>
    <w:rsid w:val="00A3106B"/>
    <w:rsid w:val="00A311AE"/>
    <w:rsid w:val="00A312A6"/>
    <w:rsid w:val="00A3130E"/>
    <w:rsid w:val="00A3193B"/>
    <w:rsid w:val="00A31A53"/>
    <w:rsid w:val="00A31B06"/>
    <w:rsid w:val="00A31CB7"/>
    <w:rsid w:val="00A320AD"/>
    <w:rsid w:val="00A324CF"/>
    <w:rsid w:val="00A32543"/>
    <w:rsid w:val="00A3293B"/>
    <w:rsid w:val="00A32B7A"/>
    <w:rsid w:val="00A32BB8"/>
    <w:rsid w:val="00A32E8B"/>
    <w:rsid w:val="00A32ED6"/>
    <w:rsid w:val="00A33353"/>
    <w:rsid w:val="00A334E7"/>
    <w:rsid w:val="00A33776"/>
    <w:rsid w:val="00A34229"/>
    <w:rsid w:val="00A3446F"/>
    <w:rsid w:val="00A344A5"/>
    <w:rsid w:val="00A346C3"/>
    <w:rsid w:val="00A34C03"/>
    <w:rsid w:val="00A34D4A"/>
    <w:rsid w:val="00A34F57"/>
    <w:rsid w:val="00A35645"/>
    <w:rsid w:val="00A35A25"/>
    <w:rsid w:val="00A35C07"/>
    <w:rsid w:val="00A35DF8"/>
    <w:rsid w:val="00A36155"/>
    <w:rsid w:val="00A3629E"/>
    <w:rsid w:val="00A36545"/>
    <w:rsid w:val="00A365AD"/>
    <w:rsid w:val="00A366D2"/>
    <w:rsid w:val="00A36BF3"/>
    <w:rsid w:val="00A36CED"/>
    <w:rsid w:val="00A36E64"/>
    <w:rsid w:val="00A370A0"/>
    <w:rsid w:val="00A372C9"/>
    <w:rsid w:val="00A37648"/>
    <w:rsid w:val="00A3796B"/>
    <w:rsid w:val="00A37A29"/>
    <w:rsid w:val="00A37E4B"/>
    <w:rsid w:val="00A4021B"/>
    <w:rsid w:val="00A40C4D"/>
    <w:rsid w:val="00A40E35"/>
    <w:rsid w:val="00A41A2C"/>
    <w:rsid w:val="00A41B72"/>
    <w:rsid w:val="00A422EE"/>
    <w:rsid w:val="00A42A85"/>
    <w:rsid w:val="00A42BFC"/>
    <w:rsid w:val="00A42D07"/>
    <w:rsid w:val="00A42E2E"/>
    <w:rsid w:val="00A4312C"/>
    <w:rsid w:val="00A439A9"/>
    <w:rsid w:val="00A43CF9"/>
    <w:rsid w:val="00A4411A"/>
    <w:rsid w:val="00A448F6"/>
    <w:rsid w:val="00A44B43"/>
    <w:rsid w:val="00A44D3D"/>
    <w:rsid w:val="00A44DA5"/>
    <w:rsid w:val="00A4503E"/>
    <w:rsid w:val="00A450C0"/>
    <w:rsid w:val="00A45460"/>
    <w:rsid w:val="00A45468"/>
    <w:rsid w:val="00A4547F"/>
    <w:rsid w:val="00A454A4"/>
    <w:rsid w:val="00A459E6"/>
    <w:rsid w:val="00A45AA0"/>
    <w:rsid w:val="00A45C6F"/>
    <w:rsid w:val="00A45E17"/>
    <w:rsid w:val="00A46197"/>
    <w:rsid w:val="00A4681A"/>
    <w:rsid w:val="00A46D3A"/>
    <w:rsid w:val="00A46FF0"/>
    <w:rsid w:val="00A4711A"/>
    <w:rsid w:val="00A471A8"/>
    <w:rsid w:val="00A47309"/>
    <w:rsid w:val="00A4791B"/>
    <w:rsid w:val="00A50089"/>
    <w:rsid w:val="00A50153"/>
    <w:rsid w:val="00A503DF"/>
    <w:rsid w:val="00A505BA"/>
    <w:rsid w:val="00A5083E"/>
    <w:rsid w:val="00A50A48"/>
    <w:rsid w:val="00A50A8F"/>
    <w:rsid w:val="00A50C5B"/>
    <w:rsid w:val="00A50EF6"/>
    <w:rsid w:val="00A510CA"/>
    <w:rsid w:val="00A51180"/>
    <w:rsid w:val="00A51242"/>
    <w:rsid w:val="00A51522"/>
    <w:rsid w:val="00A51573"/>
    <w:rsid w:val="00A519BF"/>
    <w:rsid w:val="00A51A5E"/>
    <w:rsid w:val="00A51EBE"/>
    <w:rsid w:val="00A52573"/>
    <w:rsid w:val="00A5282C"/>
    <w:rsid w:val="00A52895"/>
    <w:rsid w:val="00A528A6"/>
    <w:rsid w:val="00A52D7D"/>
    <w:rsid w:val="00A52E7F"/>
    <w:rsid w:val="00A52F4B"/>
    <w:rsid w:val="00A532BF"/>
    <w:rsid w:val="00A539A5"/>
    <w:rsid w:val="00A53C6F"/>
    <w:rsid w:val="00A53DA0"/>
    <w:rsid w:val="00A53FEE"/>
    <w:rsid w:val="00A5404D"/>
    <w:rsid w:val="00A5459D"/>
    <w:rsid w:val="00A5476F"/>
    <w:rsid w:val="00A551F1"/>
    <w:rsid w:val="00A555A7"/>
    <w:rsid w:val="00A556CC"/>
    <w:rsid w:val="00A557F3"/>
    <w:rsid w:val="00A565F5"/>
    <w:rsid w:val="00A5670A"/>
    <w:rsid w:val="00A567FE"/>
    <w:rsid w:val="00A569E2"/>
    <w:rsid w:val="00A56C2E"/>
    <w:rsid w:val="00A56CDC"/>
    <w:rsid w:val="00A56FE4"/>
    <w:rsid w:val="00A571E2"/>
    <w:rsid w:val="00A57256"/>
    <w:rsid w:val="00A57482"/>
    <w:rsid w:val="00A5765D"/>
    <w:rsid w:val="00A57674"/>
    <w:rsid w:val="00A579BD"/>
    <w:rsid w:val="00A57A71"/>
    <w:rsid w:val="00A57C7C"/>
    <w:rsid w:val="00A57E14"/>
    <w:rsid w:val="00A607CB"/>
    <w:rsid w:val="00A6099E"/>
    <w:rsid w:val="00A60A2E"/>
    <w:rsid w:val="00A6174B"/>
    <w:rsid w:val="00A619F1"/>
    <w:rsid w:val="00A61A51"/>
    <w:rsid w:val="00A61DC1"/>
    <w:rsid w:val="00A6235B"/>
    <w:rsid w:val="00A62D5F"/>
    <w:rsid w:val="00A6351F"/>
    <w:rsid w:val="00A63809"/>
    <w:rsid w:val="00A638AC"/>
    <w:rsid w:val="00A63D36"/>
    <w:rsid w:val="00A63ECF"/>
    <w:rsid w:val="00A64278"/>
    <w:rsid w:val="00A644FF"/>
    <w:rsid w:val="00A649C5"/>
    <w:rsid w:val="00A64A6E"/>
    <w:rsid w:val="00A64BB3"/>
    <w:rsid w:val="00A65010"/>
    <w:rsid w:val="00A650F9"/>
    <w:rsid w:val="00A6519F"/>
    <w:rsid w:val="00A6537A"/>
    <w:rsid w:val="00A65931"/>
    <w:rsid w:val="00A65A70"/>
    <w:rsid w:val="00A65B51"/>
    <w:rsid w:val="00A65E4D"/>
    <w:rsid w:val="00A65FF8"/>
    <w:rsid w:val="00A6665F"/>
    <w:rsid w:val="00A66A1F"/>
    <w:rsid w:val="00A66F36"/>
    <w:rsid w:val="00A676D9"/>
    <w:rsid w:val="00A67EFC"/>
    <w:rsid w:val="00A67F25"/>
    <w:rsid w:val="00A7031E"/>
    <w:rsid w:val="00A707E7"/>
    <w:rsid w:val="00A70A6A"/>
    <w:rsid w:val="00A70DEE"/>
    <w:rsid w:val="00A70F6D"/>
    <w:rsid w:val="00A70FBA"/>
    <w:rsid w:val="00A71140"/>
    <w:rsid w:val="00A718CA"/>
    <w:rsid w:val="00A71A91"/>
    <w:rsid w:val="00A71C40"/>
    <w:rsid w:val="00A71EEB"/>
    <w:rsid w:val="00A7205E"/>
    <w:rsid w:val="00A725F7"/>
    <w:rsid w:val="00A726A2"/>
    <w:rsid w:val="00A72C6C"/>
    <w:rsid w:val="00A72E60"/>
    <w:rsid w:val="00A73655"/>
    <w:rsid w:val="00A73680"/>
    <w:rsid w:val="00A73A36"/>
    <w:rsid w:val="00A73BBD"/>
    <w:rsid w:val="00A73C6F"/>
    <w:rsid w:val="00A73F07"/>
    <w:rsid w:val="00A7401B"/>
    <w:rsid w:val="00A743B3"/>
    <w:rsid w:val="00A744AD"/>
    <w:rsid w:val="00A74692"/>
    <w:rsid w:val="00A74EB9"/>
    <w:rsid w:val="00A751D2"/>
    <w:rsid w:val="00A759A6"/>
    <w:rsid w:val="00A75A52"/>
    <w:rsid w:val="00A7618B"/>
    <w:rsid w:val="00A7640B"/>
    <w:rsid w:val="00A76621"/>
    <w:rsid w:val="00A766E7"/>
    <w:rsid w:val="00A76781"/>
    <w:rsid w:val="00A769A4"/>
    <w:rsid w:val="00A76C86"/>
    <w:rsid w:val="00A76F23"/>
    <w:rsid w:val="00A773A8"/>
    <w:rsid w:val="00A7774F"/>
    <w:rsid w:val="00A7778B"/>
    <w:rsid w:val="00A77A90"/>
    <w:rsid w:val="00A803BC"/>
    <w:rsid w:val="00A808E4"/>
    <w:rsid w:val="00A80969"/>
    <w:rsid w:val="00A80ECA"/>
    <w:rsid w:val="00A813E6"/>
    <w:rsid w:val="00A8140B"/>
    <w:rsid w:val="00A819BF"/>
    <w:rsid w:val="00A8210C"/>
    <w:rsid w:val="00A8211E"/>
    <w:rsid w:val="00A823A2"/>
    <w:rsid w:val="00A824B7"/>
    <w:rsid w:val="00A82AB3"/>
    <w:rsid w:val="00A830E7"/>
    <w:rsid w:val="00A8312D"/>
    <w:rsid w:val="00A831C1"/>
    <w:rsid w:val="00A837CE"/>
    <w:rsid w:val="00A839C6"/>
    <w:rsid w:val="00A83A04"/>
    <w:rsid w:val="00A83E18"/>
    <w:rsid w:val="00A83EE2"/>
    <w:rsid w:val="00A84314"/>
    <w:rsid w:val="00A8448C"/>
    <w:rsid w:val="00A84C07"/>
    <w:rsid w:val="00A84CE1"/>
    <w:rsid w:val="00A854AC"/>
    <w:rsid w:val="00A8557C"/>
    <w:rsid w:val="00A85798"/>
    <w:rsid w:val="00A85C49"/>
    <w:rsid w:val="00A85C9A"/>
    <w:rsid w:val="00A8609D"/>
    <w:rsid w:val="00A862B5"/>
    <w:rsid w:val="00A865DC"/>
    <w:rsid w:val="00A86653"/>
    <w:rsid w:val="00A8666D"/>
    <w:rsid w:val="00A868DB"/>
    <w:rsid w:val="00A86EA7"/>
    <w:rsid w:val="00A86F31"/>
    <w:rsid w:val="00A8716D"/>
    <w:rsid w:val="00A87301"/>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29B7"/>
    <w:rsid w:val="00A93181"/>
    <w:rsid w:val="00A9343C"/>
    <w:rsid w:val="00A938E6"/>
    <w:rsid w:val="00A93B83"/>
    <w:rsid w:val="00A93C79"/>
    <w:rsid w:val="00A93CCF"/>
    <w:rsid w:val="00A93E65"/>
    <w:rsid w:val="00A94243"/>
    <w:rsid w:val="00A949DB"/>
    <w:rsid w:val="00A94B06"/>
    <w:rsid w:val="00A94E4E"/>
    <w:rsid w:val="00A95304"/>
    <w:rsid w:val="00A95514"/>
    <w:rsid w:val="00A95BD5"/>
    <w:rsid w:val="00A95C53"/>
    <w:rsid w:val="00A95E9F"/>
    <w:rsid w:val="00A960EF"/>
    <w:rsid w:val="00A9610B"/>
    <w:rsid w:val="00A968A1"/>
    <w:rsid w:val="00A96AD8"/>
    <w:rsid w:val="00A96CD6"/>
    <w:rsid w:val="00A96F78"/>
    <w:rsid w:val="00A9708E"/>
    <w:rsid w:val="00A975C4"/>
    <w:rsid w:val="00A979E1"/>
    <w:rsid w:val="00AA0527"/>
    <w:rsid w:val="00AA091B"/>
    <w:rsid w:val="00AA0B9E"/>
    <w:rsid w:val="00AA0BA1"/>
    <w:rsid w:val="00AA0CE2"/>
    <w:rsid w:val="00AA1077"/>
    <w:rsid w:val="00AA1087"/>
    <w:rsid w:val="00AA16C8"/>
    <w:rsid w:val="00AA1D05"/>
    <w:rsid w:val="00AA1EED"/>
    <w:rsid w:val="00AA223A"/>
    <w:rsid w:val="00AA22E4"/>
    <w:rsid w:val="00AA247C"/>
    <w:rsid w:val="00AA2526"/>
    <w:rsid w:val="00AA25A9"/>
    <w:rsid w:val="00AA26D9"/>
    <w:rsid w:val="00AA278A"/>
    <w:rsid w:val="00AA2A8B"/>
    <w:rsid w:val="00AA2ADE"/>
    <w:rsid w:val="00AA3183"/>
    <w:rsid w:val="00AA34FA"/>
    <w:rsid w:val="00AA3BB6"/>
    <w:rsid w:val="00AA3C0C"/>
    <w:rsid w:val="00AA3ECD"/>
    <w:rsid w:val="00AA3EEB"/>
    <w:rsid w:val="00AA3F69"/>
    <w:rsid w:val="00AA4605"/>
    <w:rsid w:val="00AA4727"/>
    <w:rsid w:val="00AA4A05"/>
    <w:rsid w:val="00AA4A33"/>
    <w:rsid w:val="00AA4B3B"/>
    <w:rsid w:val="00AA50A1"/>
    <w:rsid w:val="00AA5196"/>
    <w:rsid w:val="00AA51AD"/>
    <w:rsid w:val="00AA543B"/>
    <w:rsid w:val="00AA5614"/>
    <w:rsid w:val="00AA58C8"/>
    <w:rsid w:val="00AA591E"/>
    <w:rsid w:val="00AA59D0"/>
    <w:rsid w:val="00AA5DF4"/>
    <w:rsid w:val="00AA5ED6"/>
    <w:rsid w:val="00AA5F55"/>
    <w:rsid w:val="00AA62F8"/>
    <w:rsid w:val="00AA6459"/>
    <w:rsid w:val="00AA65C9"/>
    <w:rsid w:val="00AA66CB"/>
    <w:rsid w:val="00AA6D4A"/>
    <w:rsid w:val="00AA6DD9"/>
    <w:rsid w:val="00AA72E8"/>
    <w:rsid w:val="00AA7371"/>
    <w:rsid w:val="00AA78F5"/>
    <w:rsid w:val="00AA7C2A"/>
    <w:rsid w:val="00AA7F48"/>
    <w:rsid w:val="00AB0605"/>
    <w:rsid w:val="00AB08DC"/>
    <w:rsid w:val="00AB0A32"/>
    <w:rsid w:val="00AB0B90"/>
    <w:rsid w:val="00AB0BB2"/>
    <w:rsid w:val="00AB0C0C"/>
    <w:rsid w:val="00AB0E22"/>
    <w:rsid w:val="00AB0E56"/>
    <w:rsid w:val="00AB0ED5"/>
    <w:rsid w:val="00AB151C"/>
    <w:rsid w:val="00AB18AC"/>
    <w:rsid w:val="00AB1A5A"/>
    <w:rsid w:val="00AB1EB7"/>
    <w:rsid w:val="00AB2756"/>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637"/>
    <w:rsid w:val="00AB674E"/>
    <w:rsid w:val="00AB6D79"/>
    <w:rsid w:val="00AB709E"/>
    <w:rsid w:val="00AB7434"/>
    <w:rsid w:val="00AB748C"/>
    <w:rsid w:val="00AB74BA"/>
    <w:rsid w:val="00AB76A7"/>
    <w:rsid w:val="00AB7806"/>
    <w:rsid w:val="00AB7976"/>
    <w:rsid w:val="00AB79B9"/>
    <w:rsid w:val="00AB7F1F"/>
    <w:rsid w:val="00AB7FFC"/>
    <w:rsid w:val="00AC003E"/>
    <w:rsid w:val="00AC02C1"/>
    <w:rsid w:val="00AC03C7"/>
    <w:rsid w:val="00AC0553"/>
    <w:rsid w:val="00AC0734"/>
    <w:rsid w:val="00AC08F0"/>
    <w:rsid w:val="00AC0A87"/>
    <w:rsid w:val="00AC0AB6"/>
    <w:rsid w:val="00AC0CAE"/>
    <w:rsid w:val="00AC10AD"/>
    <w:rsid w:val="00AC1E55"/>
    <w:rsid w:val="00AC2055"/>
    <w:rsid w:val="00AC2801"/>
    <w:rsid w:val="00AC3653"/>
    <w:rsid w:val="00AC3940"/>
    <w:rsid w:val="00AC3B9E"/>
    <w:rsid w:val="00AC3D06"/>
    <w:rsid w:val="00AC429F"/>
    <w:rsid w:val="00AC43DD"/>
    <w:rsid w:val="00AC4441"/>
    <w:rsid w:val="00AC5ACA"/>
    <w:rsid w:val="00AC5C0F"/>
    <w:rsid w:val="00AC5C97"/>
    <w:rsid w:val="00AC5D47"/>
    <w:rsid w:val="00AC60B4"/>
    <w:rsid w:val="00AC6198"/>
    <w:rsid w:val="00AC67B6"/>
    <w:rsid w:val="00AC718C"/>
    <w:rsid w:val="00AC74E1"/>
    <w:rsid w:val="00AC7516"/>
    <w:rsid w:val="00AC792F"/>
    <w:rsid w:val="00AC7B7A"/>
    <w:rsid w:val="00AC7D98"/>
    <w:rsid w:val="00AC7E9D"/>
    <w:rsid w:val="00AD00C5"/>
    <w:rsid w:val="00AD0320"/>
    <w:rsid w:val="00AD0359"/>
    <w:rsid w:val="00AD0997"/>
    <w:rsid w:val="00AD0BEA"/>
    <w:rsid w:val="00AD0F81"/>
    <w:rsid w:val="00AD135D"/>
    <w:rsid w:val="00AD165F"/>
    <w:rsid w:val="00AD2794"/>
    <w:rsid w:val="00AD2DC5"/>
    <w:rsid w:val="00AD30EE"/>
    <w:rsid w:val="00AD3455"/>
    <w:rsid w:val="00AD3A8A"/>
    <w:rsid w:val="00AD3CAD"/>
    <w:rsid w:val="00AD3E42"/>
    <w:rsid w:val="00AD42FD"/>
    <w:rsid w:val="00AD482F"/>
    <w:rsid w:val="00AD4A26"/>
    <w:rsid w:val="00AD4C5E"/>
    <w:rsid w:val="00AD5314"/>
    <w:rsid w:val="00AD55F1"/>
    <w:rsid w:val="00AD5780"/>
    <w:rsid w:val="00AD5905"/>
    <w:rsid w:val="00AD5A99"/>
    <w:rsid w:val="00AD640E"/>
    <w:rsid w:val="00AD6505"/>
    <w:rsid w:val="00AD65F6"/>
    <w:rsid w:val="00AD6867"/>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772"/>
    <w:rsid w:val="00AE2990"/>
    <w:rsid w:val="00AE2BED"/>
    <w:rsid w:val="00AE2F27"/>
    <w:rsid w:val="00AE31AB"/>
    <w:rsid w:val="00AE3424"/>
    <w:rsid w:val="00AE351D"/>
    <w:rsid w:val="00AE36CE"/>
    <w:rsid w:val="00AE3937"/>
    <w:rsid w:val="00AE39D1"/>
    <w:rsid w:val="00AE39F8"/>
    <w:rsid w:val="00AE3DE1"/>
    <w:rsid w:val="00AE4596"/>
    <w:rsid w:val="00AE45FD"/>
    <w:rsid w:val="00AE48AB"/>
    <w:rsid w:val="00AE4D99"/>
    <w:rsid w:val="00AE5439"/>
    <w:rsid w:val="00AE590F"/>
    <w:rsid w:val="00AE5BEB"/>
    <w:rsid w:val="00AE61B2"/>
    <w:rsid w:val="00AE6A97"/>
    <w:rsid w:val="00AE6D83"/>
    <w:rsid w:val="00AE77C9"/>
    <w:rsid w:val="00AE78D1"/>
    <w:rsid w:val="00AE7A94"/>
    <w:rsid w:val="00AE7F89"/>
    <w:rsid w:val="00AF0843"/>
    <w:rsid w:val="00AF1232"/>
    <w:rsid w:val="00AF1267"/>
    <w:rsid w:val="00AF18E1"/>
    <w:rsid w:val="00AF1922"/>
    <w:rsid w:val="00AF1E69"/>
    <w:rsid w:val="00AF2159"/>
    <w:rsid w:val="00AF2500"/>
    <w:rsid w:val="00AF259C"/>
    <w:rsid w:val="00AF263C"/>
    <w:rsid w:val="00AF2815"/>
    <w:rsid w:val="00AF283C"/>
    <w:rsid w:val="00AF2D54"/>
    <w:rsid w:val="00AF3196"/>
    <w:rsid w:val="00AF3458"/>
    <w:rsid w:val="00AF3BD9"/>
    <w:rsid w:val="00AF3F7B"/>
    <w:rsid w:val="00AF42B4"/>
    <w:rsid w:val="00AF42DE"/>
    <w:rsid w:val="00AF4B80"/>
    <w:rsid w:val="00AF4B8A"/>
    <w:rsid w:val="00AF4F1B"/>
    <w:rsid w:val="00AF54AF"/>
    <w:rsid w:val="00AF5527"/>
    <w:rsid w:val="00AF5C32"/>
    <w:rsid w:val="00AF5E7E"/>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21"/>
    <w:rsid w:val="00B0084B"/>
    <w:rsid w:val="00B00C92"/>
    <w:rsid w:val="00B00D63"/>
    <w:rsid w:val="00B01154"/>
    <w:rsid w:val="00B011CC"/>
    <w:rsid w:val="00B01555"/>
    <w:rsid w:val="00B01734"/>
    <w:rsid w:val="00B01F0B"/>
    <w:rsid w:val="00B01FF8"/>
    <w:rsid w:val="00B024B5"/>
    <w:rsid w:val="00B02707"/>
    <w:rsid w:val="00B027F7"/>
    <w:rsid w:val="00B02AC4"/>
    <w:rsid w:val="00B0316C"/>
    <w:rsid w:val="00B03529"/>
    <w:rsid w:val="00B035A8"/>
    <w:rsid w:val="00B03D77"/>
    <w:rsid w:val="00B03FA3"/>
    <w:rsid w:val="00B04048"/>
    <w:rsid w:val="00B043A4"/>
    <w:rsid w:val="00B043B2"/>
    <w:rsid w:val="00B04841"/>
    <w:rsid w:val="00B04F3D"/>
    <w:rsid w:val="00B05387"/>
    <w:rsid w:val="00B05570"/>
    <w:rsid w:val="00B0560D"/>
    <w:rsid w:val="00B05702"/>
    <w:rsid w:val="00B05D8F"/>
    <w:rsid w:val="00B061F0"/>
    <w:rsid w:val="00B06467"/>
    <w:rsid w:val="00B066B4"/>
    <w:rsid w:val="00B066BE"/>
    <w:rsid w:val="00B06DD9"/>
    <w:rsid w:val="00B06EA9"/>
    <w:rsid w:val="00B070CF"/>
    <w:rsid w:val="00B0717F"/>
    <w:rsid w:val="00B078BD"/>
    <w:rsid w:val="00B07CD6"/>
    <w:rsid w:val="00B07E52"/>
    <w:rsid w:val="00B10010"/>
    <w:rsid w:val="00B10098"/>
    <w:rsid w:val="00B104AF"/>
    <w:rsid w:val="00B1095B"/>
    <w:rsid w:val="00B10A20"/>
    <w:rsid w:val="00B10A43"/>
    <w:rsid w:val="00B10AC1"/>
    <w:rsid w:val="00B11276"/>
    <w:rsid w:val="00B112E8"/>
    <w:rsid w:val="00B11775"/>
    <w:rsid w:val="00B125B9"/>
    <w:rsid w:val="00B125C2"/>
    <w:rsid w:val="00B12ABC"/>
    <w:rsid w:val="00B12F75"/>
    <w:rsid w:val="00B1302D"/>
    <w:rsid w:val="00B134FF"/>
    <w:rsid w:val="00B1371B"/>
    <w:rsid w:val="00B13E85"/>
    <w:rsid w:val="00B14290"/>
    <w:rsid w:val="00B14AA7"/>
    <w:rsid w:val="00B1513F"/>
    <w:rsid w:val="00B1514C"/>
    <w:rsid w:val="00B15718"/>
    <w:rsid w:val="00B1578C"/>
    <w:rsid w:val="00B15B89"/>
    <w:rsid w:val="00B15C2D"/>
    <w:rsid w:val="00B16017"/>
    <w:rsid w:val="00B16C01"/>
    <w:rsid w:val="00B16D68"/>
    <w:rsid w:val="00B1746F"/>
    <w:rsid w:val="00B17917"/>
    <w:rsid w:val="00B17F2A"/>
    <w:rsid w:val="00B20725"/>
    <w:rsid w:val="00B207B7"/>
    <w:rsid w:val="00B2087E"/>
    <w:rsid w:val="00B208EF"/>
    <w:rsid w:val="00B20B11"/>
    <w:rsid w:val="00B20B14"/>
    <w:rsid w:val="00B20B94"/>
    <w:rsid w:val="00B2226C"/>
    <w:rsid w:val="00B22392"/>
    <w:rsid w:val="00B227BA"/>
    <w:rsid w:val="00B227EB"/>
    <w:rsid w:val="00B22B0F"/>
    <w:rsid w:val="00B22B2E"/>
    <w:rsid w:val="00B22D91"/>
    <w:rsid w:val="00B230E9"/>
    <w:rsid w:val="00B23368"/>
    <w:rsid w:val="00B243D9"/>
    <w:rsid w:val="00B24553"/>
    <w:rsid w:val="00B248D0"/>
    <w:rsid w:val="00B2538C"/>
    <w:rsid w:val="00B25757"/>
    <w:rsid w:val="00B2585A"/>
    <w:rsid w:val="00B25A2D"/>
    <w:rsid w:val="00B25E88"/>
    <w:rsid w:val="00B26209"/>
    <w:rsid w:val="00B2628E"/>
    <w:rsid w:val="00B264F0"/>
    <w:rsid w:val="00B265D0"/>
    <w:rsid w:val="00B266B0"/>
    <w:rsid w:val="00B2699A"/>
    <w:rsid w:val="00B26CA4"/>
    <w:rsid w:val="00B27891"/>
    <w:rsid w:val="00B27921"/>
    <w:rsid w:val="00B27BCE"/>
    <w:rsid w:val="00B27F3E"/>
    <w:rsid w:val="00B3000E"/>
    <w:rsid w:val="00B30606"/>
    <w:rsid w:val="00B30659"/>
    <w:rsid w:val="00B309FC"/>
    <w:rsid w:val="00B3126A"/>
    <w:rsid w:val="00B32135"/>
    <w:rsid w:val="00B3220C"/>
    <w:rsid w:val="00B326A8"/>
    <w:rsid w:val="00B3291A"/>
    <w:rsid w:val="00B329CC"/>
    <w:rsid w:val="00B329EB"/>
    <w:rsid w:val="00B32DAE"/>
    <w:rsid w:val="00B32FCD"/>
    <w:rsid w:val="00B33508"/>
    <w:rsid w:val="00B3377E"/>
    <w:rsid w:val="00B33CFB"/>
    <w:rsid w:val="00B34037"/>
    <w:rsid w:val="00B342CB"/>
    <w:rsid w:val="00B343AD"/>
    <w:rsid w:val="00B344CE"/>
    <w:rsid w:val="00B347DA"/>
    <w:rsid w:val="00B3493F"/>
    <w:rsid w:val="00B34E09"/>
    <w:rsid w:val="00B34E63"/>
    <w:rsid w:val="00B3567D"/>
    <w:rsid w:val="00B35788"/>
    <w:rsid w:val="00B35DA4"/>
    <w:rsid w:val="00B3618B"/>
    <w:rsid w:val="00B3658E"/>
    <w:rsid w:val="00B36BF7"/>
    <w:rsid w:val="00B36E17"/>
    <w:rsid w:val="00B37416"/>
    <w:rsid w:val="00B37AEE"/>
    <w:rsid w:val="00B37F01"/>
    <w:rsid w:val="00B40111"/>
    <w:rsid w:val="00B406FC"/>
    <w:rsid w:val="00B40A96"/>
    <w:rsid w:val="00B40C15"/>
    <w:rsid w:val="00B40C60"/>
    <w:rsid w:val="00B40CFC"/>
    <w:rsid w:val="00B41234"/>
    <w:rsid w:val="00B4184B"/>
    <w:rsid w:val="00B4199D"/>
    <w:rsid w:val="00B41D4C"/>
    <w:rsid w:val="00B422A7"/>
    <w:rsid w:val="00B42454"/>
    <w:rsid w:val="00B424EB"/>
    <w:rsid w:val="00B42A32"/>
    <w:rsid w:val="00B42BF1"/>
    <w:rsid w:val="00B42E1D"/>
    <w:rsid w:val="00B42FA6"/>
    <w:rsid w:val="00B4399E"/>
    <w:rsid w:val="00B43A16"/>
    <w:rsid w:val="00B43C38"/>
    <w:rsid w:val="00B43D6C"/>
    <w:rsid w:val="00B43FA5"/>
    <w:rsid w:val="00B448CC"/>
    <w:rsid w:val="00B45378"/>
    <w:rsid w:val="00B4539A"/>
    <w:rsid w:val="00B457E7"/>
    <w:rsid w:val="00B45CE1"/>
    <w:rsid w:val="00B4676C"/>
    <w:rsid w:val="00B46A75"/>
    <w:rsid w:val="00B46C37"/>
    <w:rsid w:val="00B46CD7"/>
    <w:rsid w:val="00B470A7"/>
    <w:rsid w:val="00B472D6"/>
    <w:rsid w:val="00B47B29"/>
    <w:rsid w:val="00B500CD"/>
    <w:rsid w:val="00B503D5"/>
    <w:rsid w:val="00B50857"/>
    <w:rsid w:val="00B50C8A"/>
    <w:rsid w:val="00B50E34"/>
    <w:rsid w:val="00B50E96"/>
    <w:rsid w:val="00B51059"/>
    <w:rsid w:val="00B5109D"/>
    <w:rsid w:val="00B5116C"/>
    <w:rsid w:val="00B51969"/>
    <w:rsid w:val="00B51EED"/>
    <w:rsid w:val="00B51F73"/>
    <w:rsid w:val="00B5239C"/>
    <w:rsid w:val="00B523DE"/>
    <w:rsid w:val="00B5247D"/>
    <w:rsid w:val="00B52749"/>
    <w:rsid w:val="00B528AA"/>
    <w:rsid w:val="00B530B0"/>
    <w:rsid w:val="00B53259"/>
    <w:rsid w:val="00B53334"/>
    <w:rsid w:val="00B5360E"/>
    <w:rsid w:val="00B53893"/>
    <w:rsid w:val="00B5390C"/>
    <w:rsid w:val="00B53BC3"/>
    <w:rsid w:val="00B53E6D"/>
    <w:rsid w:val="00B5445A"/>
    <w:rsid w:val="00B5464A"/>
    <w:rsid w:val="00B548C2"/>
    <w:rsid w:val="00B5496B"/>
    <w:rsid w:val="00B54B6A"/>
    <w:rsid w:val="00B550E2"/>
    <w:rsid w:val="00B55428"/>
    <w:rsid w:val="00B55573"/>
    <w:rsid w:val="00B55592"/>
    <w:rsid w:val="00B56160"/>
    <w:rsid w:val="00B561B7"/>
    <w:rsid w:val="00B5709E"/>
    <w:rsid w:val="00B570BF"/>
    <w:rsid w:val="00B574AF"/>
    <w:rsid w:val="00B57636"/>
    <w:rsid w:val="00B576AA"/>
    <w:rsid w:val="00B57B9C"/>
    <w:rsid w:val="00B600B1"/>
    <w:rsid w:val="00B602A8"/>
    <w:rsid w:val="00B60471"/>
    <w:rsid w:val="00B60623"/>
    <w:rsid w:val="00B608B4"/>
    <w:rsid w:val="00B60B8F"/>
    <w:rsid w:val="00B6121E"/>
    <w:rsid w:val="00B6161A"/>
    <w:rsid w:val="00B618C1"/>
    <w:rsid w:val="00B61902"/>
    <w:rsid w:val="00B619C6"/>
    <w:rsid w:val="00B61AD5"/>
    <w:rsid w:val="00B61AFE"/>
    <w:rsid w:val="00B61EB5"/>
    <w:rsid w:val="00B620D1"/>
    <w:rsid w:val="00B621EA"/>
    <w:rsid w:val="00B62334"/>
    <w:rsid w:val="00B625CC"/>
    <w:rsid w:val="00B62AEB"/>
    <w:rsid w:val="00B63155"/>
    <w:rsid w:val="00B63337"/>
    <w:rsid w:val="00B6351D"/>
    <w:rsid w:val="00B6363B"/>
    <w:rsid w:val="00B6366F"/>
    <w:rsid w:val="00B6367E"/>
    <w:rsid w:val="00B6369F"/>
    <w:rsid w:val="00B63713"/>
    <w:rsid w:val="00B63749"/>
    <w:rsid w:val="00B6387A"/>
    <w:rsid w:val="00B639D7"/>
    <w:rsid w:val="00B64AA7"/>
    <w:rsid w:val="00B64E49"/>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678E0"/>
    <w:rsid w:val="00B679C5"/>
    <w:rsid w:val="00B70003"/>
    <w:rsid w:val="00B701FE"/>
    <w:rsid w:val="00B70AC5"/>
    <w:rsid w:val="00B70C2F"/>
    <w:rsid w:val="00B71784"/>
    <w:rsid w:val="00B72112"/>
    <w:rsid w:val="00B721CD"/>
    <w:rsid w:val="00B7267A"/>
    <w:rsid w:val="00B726FF"/>
    <w:rsid w:val="00B72A5B"/>
    <w:rsid w:val="00B72AA4"/>
    <w:rsid w:val="00B7449F"/>
    <w:rsid w:val="00B74A67"/>
    <w:rsid w:val="00B74E76"/>
    <w:rsid w:val="00B74FE7"/>
    <w:rsid w:val="00B75454"/>
    <w:rsid w:val="00B759A1"/>
    <w:rsid w:val="00B75F20"/>
    <w:rsid w:val="00B76004"/>
    <w:rsid w:val="00B763F9"/>
    <w:rsid w:val="00B76786"/>
    <w:rsid w:val="00B76BCD"/>
    <w:rsid w:val="00B76EE9"/>
    <w:rsid w:val="00B77231"/>
    <w:rsid w:val="00B77880"/>
    <w:rsid w:val="00B7798E"/>
    <w:rsid w:val="00B77B84"/>
    <w:rsid w:val="00B77EBE"/>
    <w:rsid w:val="00B77F5E"/>
    <w:rsid w:val="00B80752"/>
    <w:rsid w:val="00B80908"/>
    <w:rsid w:val="00B80D90"/>
    <w:rsid w:val="00B80E3D"/>
    <w:rsid w:val="00B81166"/>
    <w:rsid w:val="00B81575"/>
    <w:rsid w:val="00B81714"/>
    <w:rsid w:val="00B8180C"/>
    <w:rsid w:val="00B820CC"/>
    <w:rsid w:val="00B820EA"/>
    <w:rsid w:val="00B82613"/>
    <w:rsid w:val="00B82801"/>
    <w:rsid w:val="00B82810"/>
    <w:rsid w:val="00B828B5"/>
    <w:rsid w:val="00B82AAD"/>
    <w:rsid w:val="00B82BD1"/>
    <w:rsid w:val="00B82ED8"/>
    <w:rsid w:val="00B83337"/>
    <w:rsid w:val="00B83E1B"/>
    <w:rsid w:val="00B84105"/>
    <w:rsid w:val="00B845D0"/>
    <w:rsid w:val="00B8491E"/>
    <w:rsid w:val="00B84A80"/>
    <w:rsid w:val="00B84D70"/>
    <w:rsid w:val="00B84E9C"/>
    <w:rsid w:val="00B85522"/>
    <w:rsid w:val="00B85673"/>
    <w:rsid w:val="00B856CD"/>
    <w:rsid w:val="00B85829"/>
    <w:rsid w:val="00B85B6D"/>
    <w:rsid w:val="00B85F08"/>
    <w:rsid w:val="00B8696C"/>
    <w:rsid w:val="00B86C7A"/>
    <w:rsid w:val="00B86CBB"/>
    <w:rsid w:val="00B86CF3"/>
    <w:rsid w:val="00B86DF5"/>
    <w:rsid w:val="00B87CD6"/>
    <w:rsid w:val="00B87E82"/>
    <w:rsid w:val="00B90B65"/>
    <w:rsid w:val="00B90B7A"/>
    <w:rsid w:val="00B90BCD"/>
    <w:rsid w:val="00B90E2A"/>
    <w:rsid w:val="00B90F2A"/>
    <w:rsid w:val="00B9121F"/>
    <w:rsid w:val="00B91986"/>
    <w:rsid w:val="00B9198D"/>
    <w:rsid w:val="00B9217E"/>
    <w:rsid w:val="00B92292"/>
    <w:rsid w:val="00B9265F"/>
    <w:rsid w:val="00B92D25"/>
    <w:rsid w:val="00B93008"/>
    <w:rsid w:val="00B93540"/>
    <w:rsid w:val="00B9378C"/>
    <w:rsid w:val="00B93D1B"/>
    <w:rsid w:val="00B93D72"/>
    <w:rsid w:val="00B9406D"/>
    <w:rsid w:val="00B940E7"/>
    <w:rsid w:val="00B94157"/>
    <w:rsid w:val="00B9423C"/>
    <w:rsid w:val="00B942D3"/>
    <w:rsid w:val="00B94550"/>
    <w:rsid w:val="00B94BA7"/>
    <w:rsid w:val="00B94DA0"/>
    <w:rsid w:val="00B94E0E"/>
    <w:rsid w:val="00B95300"/>
    <w:rsid w:val="00B95692"/>
    <w:rsid w:val="00B95853"/>
    <w:rsid w:val="00B958D9"/>
    <w:rsid w:val="00B95910"/>
    <w:rsid w:val="00B96413"/>
    <w:rsid w:val="00B964FD"/>
    <w:rsid w:val="00B965BF"/>
    <w:rsid w:val="00B96D0C"/>
    <w:rsid w:val="00B96DEF"/>
    <w:rsid w:val="00B9754A"/>
    <w:rsid w:val="00B97B12"/>
    <w:rsid w:val="00B97B8C"/>
    <w:rsid w:val="00B97CA3"/>
    <w:rsid w:val="00BA003D"/>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289"/>
    <w:rsid w:val="00BA4351"/>
    <w:rsid w:val="00BA4641"/>
    <w:rsid w:val="00BA4A54"/>
    <w:rsid w:val="00BA51AE"/>
    <w:rsid w:val="00BA59C3"/>
    <w:rsid w:val="00BA5A2C"/>
    <w:rsid w:val="00BA6225"/>
    <w:rsid w:val="00BA63ED"/>
    <w:rsid w:val="00BA6793"/>
    <w:rsid w:val="00BA7205"/>
    <w:rsid w:val="00BA73A3"/>
    <w:rsid w:val="00BA73E0"/>
    <w:rsid w:val="00BA76A9"/>
    <w:rsid w:val="00BA79C1"/>
    <w:rsid w:val="00BA7C4E"/>
    <w:rsid w:val="00BB02DE"/>
    <w:rsid w:val="00BB0595"/>
    <w:rsid w:val="00BB08CD"/>
    <w:rsid w:val="00BB0B45"/>
    <w:rsid w:val="00BB1D47"/>
    <w:rsid w:val="00BB20C4"/>
    <w:rsid w:val="00BB21DE"/>
    <w:rsid w:val="00BB2A37"/>
    <w:rsid w:val="00BB2F36"/>
    <w:rsid w:val="00BB3AE9"/>
    <w:rsid w:val="00BB3C66"/>
    <w:rsid w:val="00BB3E2B"/>
    <w:rsid w:val="00BB48F7"/>
    <w:rsid w:val="00BB4A34"/>
    <w:rsid w:val="00BB4C0D"/>
    <w:rsid w:val="00BB53B4"/>
    <w:rsid w:val="00BB5684"/>
    <w:rsid w:val="00BB57C0"/>
    <w:rsid w:val="00BB5D1C"/>
    <w:rsid w:val="00BB5EFA"/>
    <w:rsid w:val="00BB6552"/>
    <w:rsid w:val="00BB65E0"/>
    <w:rsid w:val="00BB6B9B"/>
    <w:rsid w:val="00BB6EA1"/>
    <w:rsid w:val="00BB73A4"/>
    <w:rsid w:val="00BB754F"/>
    <w:rsid w:val="00BB75F2"/>
    <w:rsid w:val="00BC0058"/>
    <w:rsid w:val="00BC03A1"/>
    <w:rsid w:val="00BC0513"/>
    <w:rsid w:val="00BC07D4"/>
    <w:rsid w:val="00BC0876"/>
    <w:rsid w:val="00BC092E"/>
    <w:rsid w:val="00BC0A5D"/>
    <w:rsid w:val="00BC0BE3"/>
    <w:rsid w:val="00BC0C18"/>
    <w:rsid w:val="00BC0D57"/>
    <w:rsid w:val="00BC0D6C"/>
    <w:rsid w:val="00BC14EB"/>
    <w:rsid w:val="00BC1660"/>
    <w:rsid w:val="00BC1AB8"/>
    <w:rsid w:val="00BC1AD9"/>
    <w:rsid w:val="00BC1B04"/>
    <w:rsid w:val="00BC1B15"/>
    <w:rsid w:val="00BC1D06"/>
    <w:rsid w:val="00BC20A8"/>
    <w:rsid w:val="00BC212A"/>
    <w:rsid w:val="00BC2161"/>
    <w:rsid w:val="00BC24D1"/>
    <w:rsid w:val="00BC2A35"/>
    <w:rsid w:val="00BC2AC9"/>
    <w:rsid w:val="00BC312B"/>
    <w:rsid w:val="00BC3257"/>
    <w:rsid w:val="00BC32E7"/>
    <w:rsid w:val="00BC4614"/>
    <w:rsid w:val="00BC4AEF"/>
    <w:rsid w:val="00BC4F81"/>
    <w:rsid w:val="00BC510E"/>
    <w:rsid w:val="00BC5639"/>
    <w:rsid w:val="00BC5670"/>
    <w:rsid w:val="00BC58B9"/>
    <w:rsid w:val="00BC5D1B"/>
    <w:rsid w:val="00BC602C"/>
    <w:rsid w:val="00BC63C0"/>
    <w:rsid w:val="00BC68DB"/>
    <w:rsid w:val="00BC6D22"/>
    <w:rsid w:val="00BC6E5D"/>
    <w:rsid w:val="00BC79D8"/>
    <w:rsid w:val="00BC7FD0"/>
    <w:rsid w:val="00BD0077"/>
    <w:rsid w:val="00BD0202"/>
    <w:rsid w:val="00BD033D"/>
    <w:rsid w:val="00BD0641"/>
    <w:rsid w:val="00BD0A4D"/>
    <w:rsid w:val="00BD0FA4"/>
    <w:rsid w:val="00BD1336"/>
    <w:rsid w:val="00BD133C"/>
    <w:rsid w:val="00BD1A54"/>
    <w:rsid w:val="00BD1AB2"/>
    <w:rsid w:val="00BD24AC"/>
    <w:rsid w:val="00BD2CCD"/>
    <w:rsid w:val="00BD2F13"/>
    <w:rsid w:val="00BD3056"/>
    <w:rsid w:val="00BD3338"/>
    <w:rsid w:val="00BD3846"/>
    <w:rsid w:val="00BD3CA8"/>
    <w:rsid w:val="00BD3DC8"/>
    <w:rsid w:val="00BD3E68"/>
    <w:rsid w:val="00BD401B"/>
    <w:rsid w:val="00BD412B"/>
    <w:rsid w:val="00BD4CDA"/>
    <w:rsid w:val="00BD4E05"/>
    <w:rsid w:val="00BD4FDE"/>
    <w:rsid w:val="00BD5757"/>
    <w:rsid w:val="00BD5811"/>
    <w:rsid w:val="00BD598A"/>
    <w:rsid w:val="00BD5BA1"/>
    <w:rsid w:val="00BD5C7A"/>
    <w:rsid w:val="00BD5D04"/>
    <w:rsid w:val="00BD5D54"/>
    <w:rsid w:val="00BD62E6"/>
    <w:rsid w:val="00BD698A"/>
    <w:rsid w:val="00BD723F"/>
    <w:rsid w:val="00BD75B4"/>
    <w:rsid w:val="00BD79ED"/>
    <w:rsid w:val="00BD79FA"/>
    <w:rsid w:val="00BD7A77"/>
    <w:rsid w:val="00BD7D14"/>
    <w:rsid w:val="00BE02B4"/>
    <w:rsid w:val="00BE02D5"/>
    <w:rsid w:val="00BE0330"/>
    <w:rsid w:val="00BE1095"/>
    <w:rsid w:val="00BE10E3"/>
    <w:rsid w:val="00BE1642"/>
    <w:rsid w:val="00BE1859"/>
    <w:rsid w:val="00BE18D1"/>
    <w:rsid w:val="00BE18F9"/>
    <w:rsid w:val="00BE1A96"/>
    <w:rsid w:val="00BE1D9F"/>
    <w:rsid w:val="00BE1DB8"/>
    <w:rsid w:val="00BE2383"/>
    <w:rsid w:val="00BE24EE"/>
    <w:rsid w:val="00BE2866"/>
    <w:rsid w:val="00BE28C1"/>
    <w:rsid w:val="00BE2B1B"/>
    <w:rsid w:val="00BE2BF6"/>
    <w:rsid w:val="00BE303D"/>
    <w:rsid w:val="00BE3492"/>
    <w:rsid w:val="00BE3B47"/>
    <w:rsid w:val="00BE3B62"/>
    <w:rsid w:val="00BE436E"/>
    <w:rsid w:val="00BE43BB"/>
    <w:rsid w:val="00BE4A33"/>
    <w:rsid w:val="00BE4AB7"/>
    <w:rsid w:val="00BE4BEB"/>
    <w:rsid w:val="00BE4EC9"/>
    <w:rsid w:val="00BE511F"/>
    <w:rsid w:val="00BE522D"/>
    <w:rsid w:val="00BE553A"/>
    <w:rsid w:val="00BE60BC"/>
    <w:rsid w:val="00BE631E"/>
    <w:rsid w:val="00BE66E7"/>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8D9"/>
    <w:rsid w:val="00BF1E4B"/>
    <w:rsid w:val="00BF2128"/>
    <w:rsid w:val="00BF21AC"/>
    <w:rsid w:val="00BF224B"/>
    <w:rsid w:val="00BF2890"/>
    <w:rsid w:val="00BF2964"/>
    <w:rsid w:val="00BF2A32"/>
    <w:rsid w:val="00BF2E53"/>
    <w:rsid w:val="00BF352A"/>
    <w:rsid w:val="00BF3576"/>
    <w:rsid w:val="00BF3669"/>
    <w:rsid w:val="00BF3678"/>
    <w:rsid w:val="00BF3C0D"/>
    <w:rsid w:val="00BF3C63"/>
    <w:rsid w:val="00BF40D4"/>
    <w:rsid w:val="00BF42DB"/>
    <w:rsid w:val="00BF49F0"/>
    <w:rsid w:val="00BF4BC7"/>
    <w:rsid w:val="00BF50B4"/>
    <w:rsid w:val="00BF5478"/>
    <w:rsid w:val="00BF58EA"/>
    <w:rsid w:val="00BF5B16"/>
    <w:rsid w:val="00BF5CA8"/>
    <w:rsid w:val="00BF5D9D"/>
    <w:rsid w:val="00BF6252"/>
    <w:rsid w:val="00BF6BF1"/>
    <w:rsid w:val="00BF6D13"/>
    <w:rsid w:val="00BF711C"/>
    <w:rsid w:val="00BF748E"/>
    <w:rsid w:val="00BF7898"/>
    <w:rsid w:val="00BF789B"/>
    <w:rsid w:val="00C0019C"/>
    <w:rsid w:val="00C006CC"/>
    <w:rsid w:val="00C00744"/>
    <w:rsid w:val="00C0074B"/>
    <w:rsid w:val="00C0090A"/>
    <w:rsid w:val="00C00D03"/>
    <w:rsid w:val="00C00D0B"/>
    <w:rsid w:val="00C01B50"/>
    <w:rsid w:val="00C01E61"/>
    <w:rsid w:val="00C02128"/>
    <w:rsid w:val="00C02165"/>
    <w:rsid w:val="00C025AB"/>
    <w:rsid w:val="00C026D2"/>
    <w:rsid w:val="00C02883"/>
    <w:rsid w:val="00C02968"/>
    <w:rsid w:val="00C02ADA"/>
    <w:rsid w:val="00C02E61"/>
    <w:rsid w:val="00C03309"/>
    <w:rsid w:val="00C037E0"/>
    <w:rsid w:val="00C0407C"/>
    <w:rsid w:val="00C04332"/>
    <w:rsid w:val="00C043AD"/>
    <w:rsid w:val="00C043F5"/>
    <w:rsid w:val="00C04FF8"/>
    <w:rsid w:val="00C0529A"/>
    <w:rsid w:val="00C05543"/>
    <w:rsid w:val="00C05D1E"/>
    <w:rsid w:val="00C05D80"/>
    <w:rsid w:val="00C069E7"/>
    <w:rsid w:val="00C06F2E"/>
    <w:rsid w:val="00C071EC"/>
    <w:rsid w:val="00C072FE"/>
    <w:rsid w:val="00C10487"/>
    <w:rsid w:val="00C109F8"/>
    <w:rsid w:val="00C11552"/>
    <w:rsid w:val="00C116B1"/>
    <w:rsid w:val="00C11771"/>
    <w:rsid w:val="00C11816"/>
    <w:rsid w:val="00C118BE"/>
    <w:rsid w:val="00C11A88"/>
    <w:rsid w:val="00C11ADE"/>
    <w:rsid w:val="00C11BCD"/>
    <w:rsid w:val="00C11EDB"/>
    <w:rsid w:val="00C1263C"/>
    <w:rsid w:val="00C126E0"/>
    <w:rsid w:val="00C128BC"/>
    <w:rsid w:val="00C128CE"/>
    <w:rsid w:val="00C129C0"/>
    <w:rsid w:val="00C12E39"/>
    <w:rsid w:val="00C13531"/>
    <w:rsid w:val="00C1354C"/>
    <w:rsid w:val="00C13676"/>
    <w:rsid w:val="00C1368C"/>
    <w:rsid w:val="00C13CA8"/>
    <w:rsid w:val="00C13D47"/>
    <w:rsid w:val="00C13E14"/>
    <w:rsid w:val="00C13EF6"/>
    <w:rsid w:val="00C13F80"/>
    <w:rsid w:val="00C14164"/>
    <w:rsid w:val="00C14C53"/>
    <w:rsid w:val="00C14D09"/>
    <w:rsid w:val="00C1538A"/>
    <w:rsid w:val="00C1561D"/>
    <w:rsid w:val="00C15636"/>
    <w:rsid w:val="00C1595A"/>
    <w:rsid w:val="00C1596E"/>
    <w:rsid w:val="00C15A76"/>
    <w:rsid w:val="00C15D8E"/>
    <w:rsid w:val="00C162BF"/>
    <w:rsid w:val="00C163C0"/>
    <w:rsid w:val="00C16E00"/>
    <w:rsid w:val="00C17012"/>
    <w:rsid w:val="00C174B9"/>
    <w:rsid w:val="00C178FB"/>
    <w:rsid w:val="00C17D3F"/>
    <w:rsid w:val="00C17DF9"/>
    <w:rsid w:val="00C200D8"/>
    <w:rsid w:val="00C20102"/>
    <w:rsid w:val="00C2017F"/>
    <w:rsid w:val="00C201EB"/>
    <w:rsid w:val="00C20526"/>
    <w:rsid w:val="00C205ED"/>
    <w:rsid w:val="00C20ACC"/>
    <w:rsid w:val="00C20D4F"/>
    <w:rsid w:val="00C21A75"/>
    <w:rsid w:val="00C21C20"/>
    <w:rsid w:val="00C21D94"/>
    <w:rsid w:val="00C22578"/>
    <w:rsid w:val="00C22B28"/>
    <w:rsid w:val="00C22D83"/>
    <w:rsid w:val="00C236C2"/>
    <w:rsid w:val="00C23B0B"/>
    <w:rsid w:val="00C23B78"/>
    <w:rsid w:val="00C23BE2"/>
    <w:rsid w:val="00C24980"/>
    <w:rsid w:val="00C25063"/>
    <w:rsid w:val="00C250D9"/>
    <w:rsid w:val="00C257B7"/>
    <w:rsid w:val="00C258D8"/>
    <w:rsid w:val="00C25D0F"/>
    <w:rsid w:val="00C262B8"/>
    <w:rsid w:val="00C26586"/>
    <w:rsid w:val="00C26945"/>
    <w:rsid w:val="00C26BC8"/>
    <w:rsid w:val="00C26D69"/>
    <w:rsid w:val="00C2721F"/>
    <w:rsid w:val="00C272E8"/>
    <w:rsid w:val="00C275B6"/>
    <w:rsid w:val="00C27971"/>
    <w:rsid w:val="00C27A9C"/>
    <w:rsid w:val="00C3006C"/>
    <w:rsid w:val="00C3017A"/>
    <w:rsid w:val="00C301A9"/>
    <w:rsid w:val="00C30840"/>
    <w:rsid w:val="00C30AAC"/>
    <w:rsid w:val="00C30ABC"/>
    <w:rsid w:val="00C30B60"/>
    <w:rsid w:val="00C30B77"/>
    <w:rsid w:val="00C30BDD"/>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79B"/>
    <w:rsid w:val="00C338C3"/>
    <w:rsid w:val="00C3398D"/>
    <w:rsid w:val="00C33AD3"/>
    <w:rsid w:val="00C33B46"/>
    <w:rsid w:val="00C33BE4"/>
    <w:rsid w:val="00C34529"/>
    <w:rsid w:val="00C347AE"/>
    <w:rsid w:val="00C348D6"/>
    <w:rsid w:val="00C34B04"/>
    <w:rsid w:val="00C3504C"/>
    <w:rsid w:val="00C351D9"/>
    <w:rsid w:val="00C353B6"/>
    <w:rsid w:val="00C35652"/>
    <w:rsid w:val="00C35E1D"/>
    <w:rsid w:val="00C35E64"/>
    <w:rsid w:val="00C35F1A"/>
    <w:rsid w:val="00C35F76"/>
    <w:rsid w:val="00C365E7"/>
    <w:rsid w:val="00C3667F"/>
    <w:rsid w:val="00C3698E"/>
    <w:rsid w:val="00C369B0"/>
    <w:rsid w:val="00C369F7"/>
    <w:rsid w:val="00C36AC4"/>
    <w:rsid w:val="00C36C85"/>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3C0"/>
    <w:rsid w:val="00C43848"/>
    <w:rsid w:val="00C4386A"/>
    <w:rsid w:val="00C43BD9"/>
    <w:rsid w:val="00C43FF0"/>
    <w:rsid w:val="00C44124"/>
    <w:rsid w:val="00C44641"/>
    <w:rsid w:val="00C44A64"/>
    <w:rsid w:val="00C44FED"/>
    <w:rsid w:val="00C454D8"/>
    <w:rsid w:val="00C459BF"/>
    <w:rsid w:val="00C45BF1"/>
    <w:rsid w:val="00C45D15"/>
    <w:rsid w:val="00C45EF5"/>
    <w:rsid w:val="00C46392"/>
    <w:rsid w:val="00C46687"/>
    <w:rsid w:val="00C46AEB"/>
    <w:rsid w:val="00C46B7E"/>
    <w:rsid w:val="00C46EB6"/>
    <w:rsid w:val="00C46FD1"/>
    <w:rsid w:val="00C46FE5"/>
    <w:rsid w:val="00C470D2"/>
    <w:rsid w:val="00C47330"/>
    <w:rsid w:val="00C474D6"/>
    <w:rsid w:val="00C47538"/>
    <w:rsid w:val="00C47F54"/>
    <w:rsid w:val="00C50446"/>
    <w:rsid w:val="00C50969"/>
    <w:rsid w:val="00C5096C"/>
    <w:rsid w:val="00C5099B"/>
    <w:rsid w:val="00C50A4E"/>
    <w:rsid w:val="00C50B94"/>
    <w:rsid w:val="00C50C95"/>
    <w:rsid w:val="00C51316"/>
    <w:rsid w:val="00C51396"/>
    <w:rsid w:val="00C51C37"/>
    <w:rsid w:val="00C51EFA"/>
    <w:rsid w:val="00C520B1"/>
    <w:rsid w:val="00C521D8"/>
    <w:rsid w:val="00C522D6"/>
    <w:rsid w:val="00C52C52"/>
    <w:rsid w:val="00C52EB5"/>
    <w:rsid w:val="00C536A6"/>
    <w:rsid w:val="00C53858"/>
    <w:rsid w:val="00C53932"/>
    <w:rsid w:val="00C54020"/>
    <w:rsid w:val="00C5406F"/>
    <w:rsid w:val="00C54358"/>
    <w:rsid w:val="00C543AA"/>
    <w:rsid w:val="00C544F5"/>
    <w:rsid w:val="00C545C5"/>
    <w:rsid w:val="00C54817"/>
    <w:rsid w:val="00C54CA5"/>
    <w:rsid w:val="00C54EDE"/>
    <w:rsid w:val="00C54F35"/>
    <w:rsid w:val="00C54F7F"/>
    <w:rsid w:val="00C5518D"/>
    <w:rsid w:val="00C55566"/>
    <w:rsid w:val="00C55983"/>
    <w:rsid w:val="00C55AEC"/>
    <w:rsid w:val="00C562B9"/>
    <w:rsid w:val="00C56895"/>
    <w:rsid w:val="00C56FF7"/>
    <w:rsid w:val="00C57A01"/>
    <w:rsid w:val="00C57A2D"/>
    <w:rsid w:val="00C57BE5"/>
    <w:rsid w:val="00C57D28"/>
    <w:rsid w:val="00C57E19"/>
    <w:rsid w:val="00C606E3"/>
    <w:rsid w:val="00C6094C"/>
    <w:rsid w:val="00C60B07"/>
    <w:rsid w:val="00C60C53"/>
    <w:rsid w:val="00C612AE"/>
    <w:rsid w:val="00C6158D"/>
    <w:rsid w:val="00C619B1"/>
    <w:rsid w:val="00C61C25"/>
    <w:rsid w:val="00C61D4B"/>
    <w:rsid w:val="00C62316"/>
    <w:rsid w:val="00C6266D"/>
    <w:rsid w:val="00C62B0A"/>
    <w:rsid w:val="00C632D3"/>
    <w:rsid w:val="00C63758"/>
    <w:rsid w:val="00C63783"/>
    <w:rsid w:val="00C63A27"/>
    <w:rsid w:val="00C63C52"/>
    <w:rsid w:val="00C63F08"/>
    <w:rsid w:val="00C64952"/>
    <w:rsid w:val="00C649B0"/>
    <w:rsid w:val="00C64B85"/>
    <w:rsid w:val="00C64F6D"/>
    <w:rsid w:val="00C6510B"/>
    <w:rsid w:val="00C6523A"/>
    <w:rsid w:val="00C6528C"/>
    <w:rsid w:val="00C65292"/>
    <w:rsid w:val="00C65519"/>
    <w:rsid w:val="00C65A18"/>
    <w:rsid w:val="00C65D1D"/>
    <w:rsid w:val="00C65E84"/>
    <w:rsid w:val="00C661E8"/>
    <w:rsid w:val="00C666ED"/>
    <w:rsid w:val="00C66C3A"/>
    <w:rsid w:val="00C67399"/>
    <w:rsid w:val="00C679F0"/>
    <w:rsid w:val="00C70084"/>
    <w:rsid w:val="00C7042A"/>
    <w:rsid w:val="00C70551"/>
    <w:rsid w:val="00C7090B"/>
    <w:rsid w:val="00C70ACE"/>
    <w:rsid w:val="00C70CC3"/>
    <w:rsid w:val="00C70DC5"/>
    <w:rsid w:val="00C70F45"/>
    <w:rsid w:val="00C71020"/>
    <w:rsid w:val="00C71E28"/>
    <w:rsid w:val="00C721F9"/>
    <w:rsid w:val="00C7235B"/>
    <w:rsid w:val="00C72CB6"/>
    <w:rsid w:val="00C72D01"/>
    <w:rsid w:val="00C72E18"/>
    <w:rsid w:val="00C731AD"/>
    <w:rsid w:val="00C7337A"/>
    <w:rsid w:val="00C7380B"/>
    <w:rsid w:val="00C73849"/>
    <w:rsid w:val="00C73B6A"/>
    <w:rsid w:val="00C73CDD"/>
    <w:rsid w:val="00C73E0A"/>
    <w:rsid w:val="00C74421"/>
    <w:rsid w:val="00C74BAA"/>
    <w:rsid w:val="00C74E7D"/>
    <w:rsid w:val="00C75006"/>
    <w:rsid w:val="00C75056"/>
    <w:rsid w:val="00C750EF"/>
    <w:rsid w:val="00C75236"/>
    <w:rsid w:val="00C75672"/>
    <w:rsid w:val="00C75DE3"/>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1936"/>
    <w:rsid w:val="00C822AB"/>
    <w:rsid w:val="00C82AB9"/>
    <w:rsid w:val="00C82DB4"/>
    <w:rsid w:val="00C82E4C"/>
    <w:rsid w:val="00C82E6D"/>
    <w:rsid w:val="00C82F2D"/>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62A9"/>
    <w:rsid w:val="00C873AC"/>
    <w:rsid w:val="00C87504"/>
    <w:rsid w:val="00C87DA6"/>
    <w:rsid w:val="00C87EFE"/>
    <w:rsid w:val="00C900AF"/>
    <w:rsid w:val="00C9033C"/>
    <w:rsid w:val="00C9075B"/>
    <w:rsid w:val="00C90DB2"/>
    <w:rsid w:val="00C916D8"/>
    <w:rsid w:val="00C917B3"/>
    <w:rsid w:val="00C917E6"/>
    <w:rsid w:val="00C91857"/>
    <w:rsid w:val="00C91DE1"/>
    <w:rsid w:val="00C91FF6"/>
    <w:rsid w:val="00C9213B"/>
    <w:rsid w:val="00C924CD"/>
    <w:rsid w:val="00C924E3"/>
    <w:rsid w:val="00C926E7"/>
    <w:rsid w:val="00C92E4A"/>
    <w:rsid w:val="00C93462"/>
    <w:rsid w:val="00C936D7"/>
    <w:rsid w:val="00C939B7"/>
    <w:rsid w:val="00C93D21"/>
    <w:rsid w:val="00C94213"/>
    <w:rsid w:val="00C942A6"/>
    <w:rsid w:val="00C94384"/>
    <w:rsid w:val="00C94A34"/>
    <w:rsid w:val="00C94C2B"/>
    <w:rsid w:val="00C94C3F"/>
    <w:rsid w:val="00C94F73"/>
    <w:rsid w:val="00C95444"/>
    <w:rsid w:val="00C95609"/>
    <w:rsid w:val="00C95BB4"/>
    <w:rsid w:val="00C964E0"/>
    <w:rsid w:val="00C96AC5"/>
    <w:rsid w:val="00C96F79"/>
    <w:rsid w:val="00C970B0"/>
    <w:rsid w:val="00C9714E"/>
    <w:rsid w:val="00C9738E"/>
    <w:rsid w:val="00C97CF9"/>
    <w:rsid w:val="00C97E36"/>
    <w:rsid w:val="00CA0BF8"/>
    <w:rsid w:val="00CA141C"/>
    <w:rsid w:val="00CA17DD"/>
    <w:rsid w:val="00CA1863"/>
    <w:rsid w:val="00CA1941"/>
    <w:rsid w:val="00CA1C85"/>
    <w:rsid w:val="00CA22CA"/>
    <w:rsid w:val="00CA26CE"/>
    <w:rsid w:val="00CA2788"/>
    <w:rsid w:val="00CA29C0"/>
    <w:rsid w:val="00CA2A0E"/>
    <w:rsid w:val="00CA2A53"/>
    <w:rsid w:val="00CA2FB5"/>
    <w:rsid w:val="00CA3225"/>
    <w:rsid w:val="00CA391D"/>
    <w:rsid w:val="00CA3ACD"/>
    <w:rsid w:val="00CA3AE7"/>
    <w:rsid w:val="00CA3B55"/>
    <w:rsid w:val="00CA3F6F"/>
    <w:rsid w:val="00CA40F0"/>
    <w:rsid w:val="00CA4235"/>
    <w:rsid w:val="00CA42B0"/>
    <w:rsid w:val="00CA4304"/>
    <w:rsid w:val="00CA451E"/>
    <w:rsid w:val="00CA47C8"/>
    <w:rsid w:val="00CA4839"/>
    <w:rsid w:val="00CA4B8B"/>
    <w:rsid w:val="00CA4BC7"/>
    <w:rsid w:val="00CA4F8B"/>
    <w:rsid w:val="00CA5346"/>
    <w:rsid w:val="00CA5445"/>
    <w:rsid w:val="00CA5494"/>
    <w:rsid w:val="00CA5B1F"/>
    <w:rsid w:val="00CA5CA3"/>
    <w:rsid w:val="00CA620D"/>
    <w:rsid w:val="00CA6486"/>
    <w:rsid w:val="00CA664E"/>
    <w:rsid w:val="00CA66A8"/>
    <w:rsid w:val="00CA699B"/>
    <w:rsid w:val="00CA6A93"/>
    <w:rsid w:val="00CA6BA2"/>
    <w:rsid w:val="00CA6CDC"/>
    <w:rsid w:val="00CA726A"/>
    <w:rsid w:val="00CA77B9"/>
    <w:rsid w:val="00CA7829"/>
    <w:rsid w:val="00CA7AFC"/>
    <w:rsid w:val="00CA7CBC"/>
    <w:rsid w:val="00CA7D73"/>
    <w:rsid w:val="00CA7D9D"/>
    <w:rsid w:val="00CA7EAF"/>
    <w:rsid w:val="00CA7F30"/>
    <w:rsid w:val="00CB0007"/>
    <w:rsid w:val="00CB0385"/>
    <w:rsid w:val="00CB049A"/>
    <w:rsid w:val="00CB04E8"/>
    <w:rsid w:val="00CB092F"/>
    <w:rsid w:val="00CB09DA"/>
    <w:rsid w:val="00CB0A73"/>
    <w:rsid w:val="00CB0BD9"/>
    <w:rsid w:val="00CB172C"/>
    <w:rsid w:val="00CB1CAC"/>
    <w:rsid w:val="00CB1DE8"/>
    <w:rsid w:val="00CB1E3B"/>
    <w:rsid w:val="00CB1F1D"/>
    <w:rsid w:val="00CB20F8"/>
    <w:rsid w:val="00CB2650"/>
    <w:rsid w:val="00CB2ADA"/>
    <w:rsid w:val="00CB2DFC"/>
    <w:rsid w:val="00CB2F09"/>
    <w:rsid w:val="00CB3657"/>
    <w:rsid w:val="00CB3FD8"/>
    <w:rsid w:val="00CB4748"/>
    <w:rsid w:val="00CB4F07"/>
    <w:rsid w:val="00CB5164"/>
    <w:rsid w:val="00CB54F2"/>
    <w:rsid w:val="00CB550A"/>
    <w:rsid w:val="00CB5570"/>
    <w:rsid w:val="00CB5E97"/>
    <w:rsid w:val="00CB6179"/>
    <w:rsid w:val="00CB6265"/>
    <w:rsid w:val="00CB642F"/>
    <w:rsid w:val="00CB6795"/>
    <w:rsid w:val="00CB68D1"/>
    <w:rsid w:val="00CB69ED"/>
    <w:rsid w:val="00CB6CE0"/>
    <w:rsid w:val="00CB6F75"/>
    <w:rsid w:val="00CB6FD3"/>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3EE8"/>
    <w:rsid w:val="00CC4C2C"/>
    <w:rsid w:val="00CC4EF4"/>
    <w:rsid w:val="00CC4F50"/>
    <w:rsid w:val="00CC4F92"/>
    <w:rsid w:val="00CC5057"/>
    <w:rsid w:val="00CC519D"/>
    <w:rsid w:val="00CC54C2"/>
    <w:rsid w:val="00CC57DA"/>
    <w:rsid w:val="00CC596D"/>
    <w:rsid w:val="00CC60E9"/>
    <w:rsid w:val="00CC6111"/>
    <w:rsid w:val="00CC6134"/>
    <w:rsid w:val="00CC642B"/>
    <w:rsid w:val="00CC6B03"/>
    <w:rsid w:val="00CC6BE4"/>
    <w:rsid w:val="00CC6CC3"/>
    <w:rsid w:val="00CC72C1"/>
    <w:rsid w:val="00CC772E"/>
    <w:rsid w:val="00CD010E"/>
    <w:rsid w:val="00CD0598"/>
    <w:rsid w:val="00CD078F"/>
    <w:rsid w:val="00CD0974"/>
    <w:rsid w:val="00CD121E"/>
    <w:rsid w:val="00CD17CF"/>
    <w:rsid w:val="00CD185D"/>
    <w:rsid w:val="00CD190C"/>
    <w:rsid w:val="00CD1D92"/>
    <w:rsid w:val="00CD22AD"/>
    <w:rsid w:val="00CD2389"/>
    <w:rsid w:val="00CD2663"/>
    <w:rsid w:val="00CD28F0"/>
    <w:rsid w:val="00CD33DE"/>
    <w:rsid w:val="00CD3525"/>
    <w:rsid w:val="00CD36A0"/>
    <w:rsid w:val="00CD3ED8"/>
    <w:rsid w:val="00CD3F2F"/>
    <w:rsid w:val="00CD47B0"/>
    <w:rsid w:val="00CD497A"/>
    <w:rsid w:val="00CD4B33"/>
    <w:rsid w:val="00CD504A"/>
    <w:rsid w:val="00CD52CC"/>
    <w:rsid w:val="00CD536E"/>
    <w:rsid w:val="00CD583C"/>
    <w:rsid w:val="00CD5AB1"/>
    <w:rsid w:val="00CD5B87"/>
    <w:rsid w:val="00CD6815"/>
    <w:rsid w:val="00CD69B9"/>
    <w:rsid w:val="00CD6AF7"/>
    <w:rsid w:val="00CD6EA6"/>
    <w:rsid w:val="00CD7154"/>
    <w:rsid w:val="00CD721E"/>
    <w:rsid w:val="00CD761D"/>
    <w:rsid w:val="00CD76B5"/>
    <w:rsid w:val="00CD78B9"/>
    <w:rsid w:val="00CD78E7"/>
    <w:rsid w:val="00CD7EC7"/>
    <w:rsid w:val="00CE005C"/>
    <w:rsid w:val="00CE15A6"/>
    <w:rsid w:val="00CE1809"/>
    <w:rsid w:val="00CE187F"/>
    <w:rsid w:val="00CE1B96"/>
    <w:rsid w:val="00CE1D01"/>
    <w:rsid w:val="00CE2323"/>
    <w:rsid w:val="00CE2346"/>
    <w:rsid w:val="00CE3125"/>
    <w:rsid w:val="00CE33F0"/>
    <w:rsid w:val="00CE37C4"/>
    <w:rsid w:val="00CE4DB2"/>
    <w:rsid w:val="00CE50E0"/>
    <w:rsid w:val="00CE597C"/>
    <w:rsid w:val="00CE59A9"/>
    <w:rsid w:val="00CE5C96"/>
    <w:rsid w:val="00CE6F0F"/>
    <w:rsid w:val="00CE73E1"/>
    <w:rsid w:val="00CE748F"/>
    <w:rsid w:val="00CF002F"/>
    <w:rsid w:val="00CF01D0"/>
    <w:rsid w:val="00CF0246"/>
    <w:rsid w:val="00CF037F"/>
    <w:rsid w:val="00CF06E4"/>
    <w:rsid w:val="00CF0EEE"/>
    <w:rsid w:val="00CF1063"/>
    <w:rsid w:val="00CF173A"/>
    <w:rsid w:val="00CF1EFA"/>
    <w:rsid w:val="00CF2060"/>
    <w:rsid w:val="00CF2124"/>
    <w:rsid w:val="00CF2483"/>
    <w:rsid w:val="00CF24E2"/>
    <w:rsid w:val="00CF270B"/>
    <w:rsid w:val="00CF28A8"/>
    <w:rsid w:val="00CF2A64"/>
    <w:rsid w:val="00CF2C68"/>
    <w:rsid w:val="00CF2E01"/>
    <w:rsid w:val="00CF33E5"/>
    <w:rsid w:val="00CF35AC"/>
    <w:rsid w:val="00CF37EC"/>
    <w:rsid w:val="00CF393D"/>
    <w:rsid w:val="00CF3C03"/>
    <w:rsid w:val="00CF3F45"/>
    <w:rsid w:val="00CF40CE"/>
    <w:rsid w:val="00CF4ABD"/>
    <w:rsid w:val="00CF4CF2"/>
    <w:rsid w:val="00CF4D79"/>
    <w:rsid w:val="00CF4D97"/>
    <w:rsid w:val="00CF5442"/>
    <w:rsid w:val="00CF5A53"/>
    <w:rsid w:val="00CF5AA7"/>
    <w:rsid w:val="00CF5B08"/>
    <w:rsid w:val="00CF5C20"/>
    <w:rsid w:val="00CF5D28"/>
    <w:rsid w:val="00CF615C"/>
    <w:rsid w:val="00CF630F"/>
    <w:rsid w:val="00CF6797"/>
    <w:rsid w:val="00CF6799"/>
    <w:rsid w:val="00CF68B8"/>
    <w:rsid w:val="00CF6AF7"/>
    <w:rsid w:val="00CF6B0D"/>
    <w:rsid w:val="00CF6B36"/>
    <w:rsid w:val="00CF6EAD"/>
    <w:rsid w:val="00CF6F1E"/>
    <w:rsid w:val="00CF756C"/>
    <w:rsid w:val="00CF79C8"/>
    <w:rsid w:val="00CF79CC"/>
    <w:rsid w:val="00CF7DEE"/>
    <w:rsid w:val="00CF7E2E"/>
    <w:rsid w:val="00CF7E33"/>
    <w:rsid w:val="00D000F0"/>
    <w:rsid w:val="00D001F9"/>
    <w:rsid w:val="00D0036E"/>
    <w:rsid w:val="00D00729"/>
    <w:rsid w:val="00D00BB7"/>
    <w:rsid w:val="00D00E45"/>
    <w:rsid w:val="00D0164B"/>
    <w:rsid w:val="00D01C27"/>
    <w:rsid w:val="00D01EAD"/>
    <w:rsid w:val="00D01EDF"/>
    <w:rsid w:val="00D023E6"/>
    <w:rsid w:val="00D0240A"/>
    <w:rsid w:val="00D02416"/>
    <w:rsid w:val="00D0285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0C"/>
    <w:rsid w:val="00D06BCC"/>
    <w:rsid w:val="00D0724B"/>
    <w:rsid w:val="00D077C4"/>
    <w:rsid w:val="00D077CA"/>
    <w:rsid w:val="00D100B4"/>
    <w:rsid w:val="00D102D3"/>
    <w:rsid w:val="00D1074A"/>
    <w:rsid w:val="00D10AA7"/>
    <w:rsid w:val="00D119C0"/>
    <w:rsid w:val="00D11A72"/>
    <w:rsid w:val="00D11EEA"/>
    <w:rsid w:val="00D12325"/>
    <w:rsid w:val="00D12761"/>
    <w:rsid w:val="00D12AAD"/>
    <w:rsid w:val="00D13530"/>
    <w:rsid w:val="00D13C42"/>
    <w:rsid w:val="00D13E98"/>
    <w:rsid w:val="00D1419E"/>
    <w:rsid w:val="00D14487"/>
    <w:rsid w:val="00D14590"/>
    <w:rsid w:val="00D145E2"/>
    <w:rsid w:val="00D1462B"/>
    <w:rsid w:val="00D146C4"/>
    <w:rsid w:val="00D1480E"/>
    <w:rsid w:val="00D14C48"/>
    <w:rsid w:val="00D14D11"/>
    <w:rsid w:val="00D153D8"/>
    <w:rsid w:val="00D156A8"/>
    <w:rsid w:val="00D15737"/>
    <w:rsid w:val="00D15910"/>
    <w:rsid w:val="00D15E7E"/>
    <w:rsid w:val="00D15F58"/>
    <w:rsid w:val="00D15F5D"/>
    <w:rsid w:val="00D16058"/>
    <w:rsid w:val="00D162E3"/>
    <w:rsid w:val="00D16794"/>
    <w:rsid w:val="00D16C2B"/>
    <w:rsid w:val="00D16D9F"/>
    <w:rsid w:val="00D16E5E"/>
    <w:rsid w:val="00D16FDD"/>
    <w:rsid w:val="00D17B3E"/>
    <w:rsid w:val="00D20016"/>
    <w:rsid w:val="00D200A3"/>
    <w:rsid w:val="00D201EF"/>
    <w:rsid w:val="00D20380"/>
    <w:rsid w:val="00D2066A"/>
    <w:rsid w:val="00D207A7"/>
    <w:rsid w:val="00D207F7"/>
    <w:rsid w:val="00D20DCD"/>
    <w:rsid w:val="00D2101C"/>
    <w:rsid w:val="00D211EB"/>
    <w:rsid w:val="00D226DB"/>
    <w:rsid w:val="00D2279F"/>
    <w:rsid w:val="00D22AF1"/>
    <w:rsid w:val="00D22C1C"/>
    <w:rsid w:val="00D22C22"/>
    <w:rsid w:val="00D22E93"/>
    <w:rsid w:val="00D22E9F"/>
    <w:rsid w:val="00D22EF7"/>
    <w:rsid w:val="00D23A5F"/>
    <w:rsid w:val="00D24198"/>
    <w:rsid w:val="00D24221"/>
    <w:rsid w:val="00D242DA"/>
    <w:rsid w:val="00D24520"/>
    <w:rsid w:val="00D2462D"/>
    <w:rsid w:val="00D247EC"/>
    <w:rsid w:val="00D24B93"/>
    <w:rsid w:val="00D24E49"/>
    <w:rsid w:val="00D24F64"/>
    <w:rsid w:val="00D25873"/>
    <w:rsid w:val="00D25882"/>
    <w:rsid w:val="00D25E0A"/>
    <w:rsid w:val="00D26155"/>
    <w:rsid w:val="00D2625C"/>
    <w:rsid w:val="00D26448"/>
    <w:rsid w:val="00D264CE"/>
    <w:rsid w:val="00D2657B"/>
    <w:rsid w:val="00D2657D"/>
    <w:rsid w:val="00D26670"/>
    <w:rsid w:val="00D2670E"/>
    <w:rsid w:val="00D267D1"/>
    <w:rsid w:val="00D26910"/>
    <w:rsid w:val="00D26AAA"/>
    <w:rsid w:val="00D26D95"/>
    <w:rsid w:val="00D273CF"/>
    <w:rsid w:val="00D27B8B"/>
    <w:rsid w:val="00D27D0E"/>
    <w:rsid w:val="00D27FC3"/>
    <w:rsid w:val="00D30444"/>
    <w:rsid w:val="00D30A1F"/>
    <w:rsid w:val="00D30A65"/>
    <w:rsid w:val="00D30A8E"/>
    <w:rsid w:val="00D30BD2"/>
    <w:rsid w:val="00D30C10"/>
    <w:rsid w:val="00D30C70"/>
    <w:rsid w:val="00D30CF0"/>
    <w:rsid w:val="00D3116A"/>
    <w:rsid w:val="00D31681"/>
    <w:rsid w:val="00D3172A"/>
    <w:rsid w:val="00D3191C"/>
    <w:rsid w:val="00D31A18"/>
    <w:rsid w:val="00D31B6E"/>
    <w:rsid w:val="00D31C7E"/>
    <w:rsid w:val="00D320DE"/>
    <w:rsid w:val="00D3232B"/>
    <w:rsid w:val="00D3239F"/>
    <w:rsid w:val="00D324A4"/>
    <w:rsid w:val="00D3250C"/>
    <w:rsid w:val="00D328F6"/>
    <w:rsid w:val="00D32E53"/>
    <w:rsid w:val="00D32FF2"/>
    <w:rsid w:val="00D33204"/>
    <w:rsid w:val="00D33626"/>
    <w:rsid w:val="00D337EF"/>
    <w:rsid w:val="00D338D1"/>
    <w:rsid w:val="00D340AE"/>
    <w:rsid w:val="00D3440C"/>
    <w:rsid w:val="00D345D4"/>
    <w:rsid w:val="00D3462C"/>
    <w:rsid w:val="00D34DEB"/>
    <w:rsid w:val="00D35198"/>
    <w:rsid w:val="00D3584B"/>
    <w:rsid w:val="00D35A85"/>
    <w:rsid w:val="00D35F97"/>
    <w:rsid w:val="00D362B9"/>
    <w:rsid w:val="00D36616"/>
    <w:rsid w:val="00D36964"/>
    <w:rsid w:val="00D3698D"/>
    <w:rsid w:val="00D36B9B"/>
    <w:rsid w:val="00D36C11"/>
    <w:rsid w:val="00D36D97"/>
    <w:rsid w:val="00D36E24"/>
    <w:rsid w:val="00D3713D"/>
    <w:rsid w:val="00D371C5"/>
    <w:rsid w:val="00D37374"/>
    <w:rsid w:val="00D37438"/>
    <w:rsid w:val="00D37A1A"/>
    <w:rsid w:val="00D37D7E"/>
    <w:rsid w:val="00D401ED"/>
    <w:rsid w:val="00D4081B"/>
    <w:rsid w:val="00D4088F"/>
    <w:rsid w:val="00D40925"/>
    <w:rsid w:val="00D40E1A"/>
    <w:rsid w:val="00D40F95"/>
    <w:rsid w:val="00D413C3"/>
    <w:rsid w:val="00D4167B"/>
    <w:rsid w:val="00D418CD"/>
    <w:rsid w:val="00D42140"/>
    <w:rsid w:val="00D42240"/>
    <w:rsid w:val="00D422BF"/>
    <w:rsid w:val="00D42438"/>
    <w:rsid w:val="00D42633"/>
    <w:rsid w:val="00D427C3"/>
    <w:rsid w:val="00D42B11"/>
    <w:rsid w:val="00D42CDB"/>
    <w:rsid w:val="00D42E67"/>
    <w:rsid w:val="00D42EB8"/>
    <w:rsid w:val="00D43128"/>
    <w:rsid w:val="00D43142"/>
    <w:rsid w:val="00D43D3C"/>
    <w:rsid w:val="00D43E0B"/>
    <w:rsid w:val="00D440C2"/>
    <w:rsid w:val="00D441CD"/>
    <w:rsid w:val="00D441E2"/>
    <w:rsid w:val="00D443B9"/>
    <w:rsid w:val="00D443ED"/>
    <w:rsid w:val="00D44482"/>
    <w:rsid w:val="00D44668"/>
    <w:rsid w:val="00D44932"/>
    <w:rsid w:val="00D44DE2"/>
    <w:rsid w:val="00D44F76"/>
    <w:rsid w:val="00D45276"/>
    <w:rsid w:val="00D4582B"/>
    <w:rsid w:val="00D45C34"/>
    <w:rsid w:val="00D45DF9"/>
    <w:rsid w:val="00D46111"/>
    <w:rsid w:val="00D461A8"/>
    <w:rsid w:val="00D462A4"/>
    <w:rsid w:val="00D46575"/>
    <w:rsid w:val="00D465B7"/>
    <w:rsid w:val="00D4662F"/>
    <w:rsid w:val="00D46679"/>
    <w:rsid w:val="00D46A01"/>
    <w:rsid w:val="00D46C69"/>
    <w:rsid w:val="00D46D37"/>
    <w:rsid w:val="00D46E64"/>
    <w:rsid w:val="00D46F1B"/>
    <w:rsid w:val="00D470A5"/>
    <w:rsid w:val="00D475FB"/>
    <w:rsid w:val="00D478A6"/>
    <w:rsid w:val="00D47AEE"/>
    <w:rsid w:val="00D47BC7"/>
    <w:rsid w:val="00D47C16"/>
    <w:rsid w:val="00D47E8D"/>
    <w:rsid w:val="00D502AF"/>
    <w:rsid w:val="00D50422"/>
    <w:rsid w:val="00D504E4"/>
    <w:rsid w:val="00D50546"/>
    <w:rsid w:val="00D50764"/>
    <w:rsid w:val="00D50C12"/>
    <w:rsid w:val="00D50EA6"/>
    <w:rsid w:val="00D51034"/>
    <w:rsid w:val="00D51298"/>
    <w:rsid w:val="00D5129A"/>
    <w:rsid w:val="00D51418"/>
    <w:rsid w:val="00D514A9"/>
    <w:rsid w:val="00D51A6C"/>
    <w:rsid w:val="00D51A77"/>
    <w:rsid w:val="00D51ADC"/>
    <w:rsid w:val="00D51BC0"/>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B56"/>
    <w:rsid w:val="00D54FB3"/>
    <w:rsid w:val="00D5518D"/>
    <w:rsid w:val="00D554BB"/>
    <w:rsid w:val="00D55740"/>
    <w:rsid w:val="00D55889"/>
    <w:rsid w:val="00D55AD6"/>
    <w:rsid w:val="00D55C8E"/>
    <w:rsid w:val="00D5652C"/>
    <w:rsid w:val="00D56B5F"/>
    <w:rsid w:val="00D5703D"/>
    <w:rsid w:val="00D57A3F"/>
    <w:rsid w:val="00D57AF0"/>
    <w:rsid w:val="00D57B6B"/>
    <w:rsid w:val="00D57F2D"/>
    <w:rsid w:val="00D6067F"/>
    <w:rsid w:val="00D61734"/>
    <w:rsid w:val="00D61815"/>
    <w:rsid w:val="00D61D1B"/>
    <w:rsid w:val="00D627E3"/>
    <w:rsid w:val="00D62920"/>
    <w:rsid w:val="00D629D6"/>
    <w:rsid w:val="00D62E0B"/>
    <w:rsid w:val="00D62ECD"/>
    <w:rsid w:val="00D63424"/>
    <w:rsid w:val="00D63671"/>
    <w:rsid w:val="00D6394B"/>
    <w:rsid w:val="00D63B4B"/>
    <w:rsid w:val="00D64225"/>
    <w:rsid w:val="00D642F4"/>
    <w:rsid w:val="00D64310"/>
    <w:rsid w:val="00D64426"/>
    <w:rsid w:val="00D64475"/>
    <w:rsid w:val="00D64687"/>
    <w:rsid w:val="00D646A6"/>
    <w:rsid w:val="00D64998"/>
    <w:rsid w:val="00D64A2A"/>
    <w:rsid w:val="00D64D87"/>
    <w:rsid w:val="00D651BA"/>
    <w:rsid w:val="00D65242"/>
    <w:rsid w:val="00D654F9"/>
    <w:rsid w:val="00D65D78"/>
    <w:rsid w:val="00D65F57"/>
    <w:rsid w:val="00D661B6"/>
    <w:rsid w:val="00D66290"/>
    <w:rsid w:val="00D6654B"/>
    <w:rsid w:val="00D665DE"/>
    <w:rsid w:val="00D6676D"/>
    <w:rsid w:val="00D66AAA"/>
    <w:rsid w:val="00D66B04"/>
    <w:rsid w:val="00D66E8E"/>
    <w:rsid w:val="00D679C8"/>
    <w:rsid w:val="00D67B47"/>
    <w:rsid w:val="00D67B4A"/>
    <w:rsid w:val="00D67BC5"/>
    <w:rsid w:val="00D7021B"/>
    <w:rsid w:val="00D70880"/>
    <w:rsid w:val="00D708B9"/>
    <w:rsid w:val="00D709EE"/>
    <w:rsid w:val="00D70B8D"/>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35D"/>
    <w:rsid w:val="00D7356B"/>
    <w:rsid w:val="00D736A2"/>
    <w:rsid w:val="00D7393B"/>
    <w:rsid w:val="00D73B34"/>
    <w:rsid w:val="00D73C57"/>
    <w:rsid w:val="00D73F5A"/>
    <w:rsid w:val="00D742FF"/>
    <w:rsid w:val="00D74575"/>
    <w:rsid w:val="00D7467E"/>
    <w:rsid w:val="00D747E8"/>
    <w:rsid w:val="00D749CC"/>
    <w:rsid w:val="00D74A57"/>
    <w:rsid w:val="00D74F62"/>
    <w:rsid w:val="00D756B6"/>
    <w:rsid w:val="00D758B3"/>
    <w:rsid w:val="00D75992"/>
    <w:rsid w:val="00D75A55"/>
    <w:rsid w:val="00D75A71"/>
    <w:rsid w:val="00D75D47"/>
    <w:rsid w:val="00D75EAE"/>
    <w:rsid w:val="00D760CA"/>
    <w:rsid w:val="00D7632E"/>
    <w:rsid w:val="00D7667C"/>
    <w:rsid w:val="00D766D7"/>
    <w:rsid w:val="00D76821"/>
    <w:rsid w:val="00D768DB"/>
    <w:rsid w:val="00D76ADC"/>
    <w:rsid w:val="00D76C28"/>
    <w:rsid w:val="00D76F12"/>
    <w:rsid w:val="00D77413"/>
    <w:rsid w:val="00D77529"/>
    <w:rsid w:val="00D77602"/>
    <w:rsid w:val="00D778B4"/>
    <w:rsid w:val="00D779AC"/>
    <w:rsid w:val="00D77BE2"/>
    <w:rsid w:val="00D77D6F"/>
    <w:rsid w:val="00D80649"/>
    <w:rsid w:val="00D806D9"/>
    <w:rsid w:val="00D80978"/>
    <w:rsid w:val="00D80A5C"/>
    <w:rsid w:val="00D80A69"/>
    <w:rsid w:val="00D80B04"/>
    <w:rsid w:val="00D80B91"/>
    <w:rsid w:val="00D81764"/>
    <w:rsid w:val="00D81B7B"/>
    <w:rsid w:val="00D81B8A"/>
    <w:rsid w:val="00D81BEF"/>
    <w:rsid w:val="00D81F10"/>
    <w:rsid w:val="00D8248A"/>
    <w:rsid w:val="00D82798"/>
    <w:rsid w:val="00D827C2"/>
    <w:rsid w:val="00D82B23"/>
    <w:rsid w:val="00D82BF2"/>
    <w:rsid w:val="00D82F75"/>
    <w:rsid w:val="00D84160"/>
    <w:rsid w:val="00D84A57"/>
    <w:rsid w:val="00D85114"/>
    <w:rsid w:val="00D85C68"/>
    <w:rsid w:val="00D8608E"/>
    <w:rsid w:val="00D867CE"/>
    <w:rsid w:val="00D868A4"/>
    <w:rsid w:val="00D86AB4"/>
    <w:rsid w:val="00D86EB4"/>
    <w:rsid w:val="00D87307"/>
    <w:rsid w:val="00D874DF"/>
    <w:rsid w:val="00D87844"/>
    <w:rsid w:val="00D87A12"/>
    <w:rsid w:val="00D87AFE"/>
    <w:rsid w:val="00D87F89"/>
    <w:rsid w:val="00D90008"/>
    <w:rsid w:val="00D901D0"/>
    <w:rsid w:val="00D902D2"/>
    <w:rsid w:val="00D903E5"/>
    <w:rsid w:val="00D904B5"/>
    <w:rsid w:val="00D904FF"/>
    <w:rsid w:val="00D90984"/>
    <w:rsid w:val="00D90D58"/>
    <w:rsid w:val="00D90E30"/>
    <w:rsid w:val="00D912B3"/>
    <w:rsid w:val="00D915AF"/>
    <w:rsid w:val="00D91987"/>
    <w:rsid w:val="00D919F3"/>
    <w:rsid w:val="00D92195"/>
    <w:rsid w:val="00D9281C"/>
    <w:rsid w:val="00D92B69"/>
    <w:rsid w:val="00D92FCE"/>
    <w:rsid w:val="00D930E1"/>
    <w:rsid w:val="00D9354D"/>
    <w:rsid w:val="00D9366E"/>
    <w:rsid w:val="00D9374C"/>
    <w:rsid w:val="00D93BDB"/>
    <w:rsid w:val="00D93E61"/>
    <w:rsid w:val="00D9415C"/>
    <w:rsid w:val="00D942CC"/>
    <w:rsid w:val="00D944E4"/>
    <w:rsid w:val="00D94D87"/>
    <w:rsid w:val="00D94F9F"/>
    <w:rsid w:val="00D952FD"/>
    <w:rsid w:val="00D956A6"/>
    <w:rsid w:val="00D95746"/>
    <w:rsid w:val="00D957BD"/>
    <w:rsid w:val="00D95B31"/>
    <w:rsid w:val="00D95DCC"/>
    <w:rsid w:val="00D962DC"/>
    <w:rsid w:val="00D96542"/>
    <w:rsid w:val="00D966C9"/>
    <w:rsid w:val="00D968F1"/>
    <w:rsid w:val="00D96A89"/>
    <w:rsid w:val="00D96B3A"/>
    <w:rsid w:val="00D96E11"/>
    <w:rsid w:val="00D96FFF"/>
    <w:rsid w:val="00D97048"/>
    <w:rsid w:val="00D97889"/>
    <w:rsid w:val="00D979E9"/>
    <w:rsid w:val="00DA089D"/>
    <w:rsid w:val="00DA094B"/>
    <w:rsid w:val="00DA1172"/>
    <w:rsid w:val="00DA11B4"/>
    <w:rsid w:val="00DA132B"/>
    <w:rsid w:val="00DA180C"/>
    <w:rsid w:val="00DA18A2"/>
    <w:rsid w:val="00DA1B8B"/>
    <w:rsid w:val="00DA2682"/>
    <w:rsid w:val="00DA287C"/>
    <w:rsid w:val="00DA2951"/>
    <w:rsid w:val="00DA2A4A"/>
    <w:rsid w:val="00DA2A5F"/>
    <w:rsid w:val="00DA2B2D"/>
    <w:rsid w:val="00DA3674"/>
    <w:rsid w:val="00DA36EC"/>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8A1"/>
    <w:rsid w:val="00DA58C2"/>
    <w:rsid w:val="00DA5AA9"/>
    <w:rsid w:val="00DA5ABB"/>
    <w:rsid w:val="00DA6008"/>
    <w:rsid w:val="00DA629C"/>
    <w:rsid w:val="00DA63D0"/>
    <w:rsid w:val="00DA6452"/>
    <w:rsid w:val="00DA6FE9"/>
    <w:rsid w:val="00DA7102"/>
    <w:rsid w:val="00DA7806"/>
    <w:rsid w:val="00DA7925"/>
    <w:rsid w:val="00DB031E"/>
    <w:rsid w:val="00DB040B"/>
    <w:rsid w:val="00DB0444"/>
    <w:rsid w:val="00DB0A58"/>
    <w:rsid w:val="00DB0AB8"/>
    <w:rsid w:val="00DB0C03"/>
    <w:rsid w:val="00DB0D2A"/>
    <w:rsid w:val="00DB0FAC"/>
    <w:rsid w:val="00DB11CD"/>
    <w:rsid w:val="00DB1342"/>
    <w:rsid w:val="00DB16D0"/>
    <w:rsid w:val="00DB1DAB"/>
    <w:rsid w:val="00DB21F8"/>
    <w:rsid w:val="00DB22C0"/>
    <w:rsid w:val="00DB273B"/>
    <w:rsid w:val="00DB28F4"/>
    <w:rsid w:val="00DB293E"/>
    <w:rsid w:val="00DB2964"/>
    <w:rsid w:val="00DB33E7"/>
    <w:rsid w:val="00DB35E9"/>
    <w:rsid w:val="00DB364F"/>
    <w:rsid w:val="00DB3893"/>
    <w:rsid w:val="00DB39D4"/>
    <w:rsid w:val="00DB3A47"/>
    <w:rsid w:val="00DB3B6C"/>
    <w:rsid w:val="00DB3BA8"/>
    <w:rsid w:val="00DB3EC7"/>
    <w:rsid w:val="00DB46D0"/>
    <w:rsid w:val="00DB46DF"/>
    <w:rsid w:val="00DB49B6"/>
    <w:rsid w:val="00DB4B61"/>
    <w:rsid w:val="00DB4E06"/>
    <w:rsid w:val="00DB4E76"/>
    <w:rsid w:val="00DB5086"/>
    <w:rsid w:val="00DB50BA"/>
    <w:rsid w:val="00DB6224"/>
    <w:rsid w:val="00DB62D0"/>
    <w:rsid w:val="00DB6360"/>
    <w:rsid w:val="00DB6496"/>
    <w:rsid w:val="00DB6904"/>
    <w:rsid w:val="00DB698D"/>
    <w:rsid w:val="00DB6A80"/>
    <w:rsid w:val="00DB6C06"/>
    <w:rsid w:val="00DB7B06"/>
    <w:rsid w:val="00DC01B2"/>
    <w:rsid w:val="00DC0263"/>
    <w:rsid w:val="00DC043D"/>
    <w:rsid w:val="00DC04AF"/>
    <w:rsid w:val="00DC053A"/>
    <w:rsid w:val="00DC0893"/>
    <w:rsid w:val="00DC0F0C"/>
    <w:rsid w:val="00DC1016"/>
    <w:rsid w:val="00DC10DC"/>
    <w:rsid w:val="00DC1AAD"/>
    <w:rsid w:val="00DC2270"/>
    <w:rsid w:val="00DC2539"/>
    <w:rsid w:val="00DC2BAF"/>
    <w:rsid w:val="00DC2FA2"/>
    <w:rsid w:val="00DC318A"/>
    <w:rsid w:val="00DC36A3"/>
    <w:rsid w:val="00DC3A9D"/>
    <w:rsid w:val="00DC3D82"/>
    <w:rsid w:val="00DC4004"/>
    <w:rsid w:val="00DC4243"/>
    <w:rsid w:val="00DC454F"/>
    <w:rsid w:val="00DC5103"/>
    <w:rsid w:val="00DC52D4"/>
    <w:rsid w:val="00DC535B"/>
    <w:rsid w:val="00DC5584"/>
    <w:rsid w:val="00DC559E"/>
    <w:rsid w:val="00DC591F"/>
    <w:rsid w:val="00DC5BDA"/>
    <w:rsid w:val="00DC5F6E"/>
    <w:rsid w:val="00DC65B2"/>
    <w:rsid w:val="00DC6874"/>
    <w:rsid w:val="00DC68CA"/>
    <w:rsid w:val="00DC68E7"/>
    <w:rsid w:val="00DC6B96"/>
    <w:rsid w:val="00DC6C1E"/>
    <w:rsid w:val="00DC6D1E"/>
    <w:rsid w:val="00DC7255"/>
    <w:rsid w:val="00DC72CE"/>
    <w:rsid w:val="00DC7328"/>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60"/>
    <w:rsid w:val="00DD229E"/>
    <w:rsid w:val="00DD22D3"/>
    <w:rsid w:val="00DD2837"/>
    <w:rsid w:val="00DD29FF"/>
    <w:rsid w:val="00DD2E01"/>
    <w:rsid w:val="00DD2FCD"/>
    <w:rsid w:val="00DD3029"/>
    <w:rsid w:val="00DD373D"/>
    <w:rsid w:val="00DD3A88"/>
    <w:rsid w:val="00DD3DE5"/>
    <w:rsid w:val="00DD4427"/>
    <w:rsid w:val="00DD4572"/>
    <w:rsid w:val="00DD4C26"/>
    <w:rsid w:val="00DD4CAD"/>
    <w:rsid w:val="00DD4FD3"/>
    <w:rsid w:val="00DD5389"/>
    <w:rsid w:val="00DD5400"/>
    <w:rsid w:val="00DD5421"/>
    <w:rsid w:val="00DD55E0"/>
    <w:rsid w:val="00DD58AB"/>
    <w:rsid w:val="00DD5DD4"/>
    <w:rsid w:val="00DD5E34"/>
    <w:rsid w:val="00DD6223"/>
    <w:rsid w:val="00DD6767"/>
    <w:rsid w:val="00DD6B50"/>
    <w:rsid w:val="00DD6C0A"/>
    <w:rsid w:val="00DD74B9"/>
    <w:rsid w:val="00DD79FF"/>
    <w:rsid w:val="00DE023E"/>
    <w:rsid w:val="00DE0355"/>
    <w:rsid w:val="00DE0654"/>
    <w:rsid w:val="00DE0A9F"/>
    <w:rsid w:val="00DE14F8"/>
    <w:rsid w:val="00DE152F"/>
    <w:rsid w:val="00DE17C3"/>
    <w:rsid w:val="00DE18A3"/>
    <w:rsid w:val="00DE1904"/>
    <w:rsid w:val="00DE1DAA"/>
    <w:rsid w:val="00DE243C"/>
    <w:rsid w:val="00DE2549"/>
    <w:rsid w:val="00DE2893"/>
    <w:rsid w:val="00DE2B39"/>
    <w:rsid w:val="00DE2BC9"/>
    <w:rsid w:val="00DE2DBE"/>
    <w:rsid w:val="00DE2E0D"/>
    <w:rsid w:val="00DE2F10"/>
    <w:rsid w:val="00DE3435"/>
    <w:rsid w:val="00DE3DBB"/>
    <w:rsid w:val="00DE4152"/>
    <w:rsid w:val="00DE43A2"/>
    <w:rsid w:val="00DE46AC"/>
    <w:rsid w:val="00DE4A74"/>
    <w:rsid w:val="00DE4B05"/>
    <w:rsid w:val="00DE4B62"/>
    <w:rsid w:val="00DE4EE9"/>
    <w:rsid w:val="00DE541B"/>
    <w:rsid w:val="00DE541C"/>
    <w:rsid w:val="00DE54B9"/>
    <w:rsid w:val="00DE5647"/>
    <w:rsid w:val="00DE56ED"/>
    <w:rsid w:val="00DE5871"/>
    <w:rsid w:val="00DE5B1C"/>
    <w:rsid w:val="00DE5D6A"/>
    <w:rsid w:val="00DE5FC2"/>
    <w:rsid w:val="00DE662E"/>
    <w:rsid w:val="00DE6932"/>
    <w:rsid w:val="00DE737B"/>
    <w:rsid w:val="00DE73A4"/>
    <w:rsid w:val="00DE75C0"/>
    <w:rsid w:val="00DE7672"/>
    <w:rsid w:val="00DE784D"/>
    <w:rsid w:val="00DF0036"/>
    <w:rsid w:val="00DF02A2"/>
    <w:rsid w:val="00DF09E7"/>
    <w:rsid w:val="00DF0A6C"/>
    <w:rsid w:val="00DF100B"/>
    <w:rsid w:val="00DF11B7"/>
    <w:rsid w:val="00DF1410"/>
    <w:rsid w:val="00DF1438"/>
    <w:rsid w:val="00DF168B"/>
    <w:rsid w:val="00DF2056"/>
    <w:rsid w:val="00DF2E7B"/>
    <w:rsid w:val="00DF3044"/>
    <w:rsid w:val="00DF4159"/>
    <w:rsid w:val="00DF4359"/>
    <w:rsid w:val="00DF45F1"/>
    <w:rsid w:val="00DF466F"/>
    <w:rsid w:val="00DF4A22"/>
    <w:rsid w:val="00DF4A9A"/>
    <w:rsid w:val="00DF4BDD"/>
    <w:rsid w:val="00DF4C46"/>
    <w:rsid w:val="00DF51CC"/>
    <w:rsid w:val="00DF534D"/>
    <w:rsid w:val="00DF53ED"/>
    <w:rsid w:val="00DF55A1"/>
    <w:rsid w:val="00DF560F"/>
    <w:rsid w:val="00DF5621"/>
    <w:rsid w:val="00DF5EC8"/>
    <w:rsid w:val="00DF639F"/>
    <w:rsid w:val="00DF73C1"/>
    <w:rsid w:val="00DF7511"/>
    <w:rsid w:val="00DF7751"/>
    <w:rsid w:val="00DF79EE"/>
    <w:rsid w:val="00DF7B3B"/>
    <w:rsid w:val="00DF7F11"/>
    <w:rsid w:val="00E000A9"/>
    <w:rsid w:val="00E0018A"/>
    <w:rsid w:val="00E00788"/>
    <w:rsid w:val="00E008FE"/>
    <w:rsid w:val="00E0098F"/>
    <w:rsid w:val="00E009B1"/>
    <w:rsid w:val="00E00B0A"/>
    <w:rsid w:val="00E00BC3"/>
    <w:rsid w:val="00E00CA9"/>
    <w:rsid w:val="00E00EC4"/>
    <w:rsid w:val="00E00F65"/>
    <w:rsid w:val="00E011D7"/>
    <w:rsid w:val="00E01F30"/>
    <w:rsid w:val="00E0241A"/>
    <w:rsid w:val="00E0243C"/>
    <w:rsid w:val="00E0250F"/>
    <w:rsid w:val="00E02B7A"/>
    <w:rsid w:val="00E03105"/>
    <w:rsid w:val="00E03173"/>
    <w:rsid w:val="00E031BB"/>
    <w:rsid w:val="00E0331C"/>
    <w:rsid w:val="00E036F2"/>
    <w:rsid w:val="00E037A8"/>
    <w:rsid w:val="00E0417B"/>
    <w:rsid w:val="00E05307"/>
    <w:rsid w:val="00E0546D"/>
    <w:rsid w:val="00E0576C"/>
    <w:rsid w:val="00E06395"/>
    <w:rsid w:val="00E06880"/>
    <w:rsid w:val="00E068BC"/>
    <w:rsid w:val="00E06D9C"/>
    <w:rsid w:val="00E073F0"/>
    <w:rsid w:val="00E07BCE"/>
    <w:rsid w:val="00E07DB9"/>
    <w:rsid w:val="00E10761"/>
    <w:rsid w:val="00E10D4F"/>
    <w:rsid w:val="00E1122A"/>
    <w:rsid w:val="00E11D7A"/>
    <w:rsid w:val="00E11EEB"/>
    <w:rsid w:val="00E1205C"/>
    <w:rsid w:val="00E120DC"/>
    <w:rsid w:val="00E12619"/>
    <w:rsid w:val="00E128F2"/>
    <w:rsid w:val="00E12BCC"/>
    <w:rsid w:val="00E12CCF"/>
    <w:rsid w:val="00E13E5A"/>
    <w:rsid w:val="00E13EE4"/>
    <w:rsid w:val="00E14437"/>
    <w:rsid w:val="00E14621"/>
    <w:rsid w:val="00E148EC"/>
    <w:rsid w:val="00E1498C"/>
    <w:rsid w:val="00E149B6"/>
    <w:rsid w:val="00E14BE9"/>
    <w:rsid w:val="00E14BF2"/>
    <w:rsid w:val="00E14D79"/>
    <w:rsid w:val="00E14D83"/>
    <w:rsid w:val="00E14FA1"/>
    <w:rsid w:val="00E15018"/>
    <w:rsid w:val="00E152C3"/>
    <w:rsid w:val="00E156BF"/>
    <w:rsid w:val="00E158A0"/>
    <w:rsid w:val="00E15ED4"/>
    <w:rsid w:val="00E161F1"/>
    <w:rsid w:val="00E16463"/>
    <w:rsid w:val="00E16705"/>
    <w:rsid w:val="00E16962"/>
    <w:rsid w:val="00E16AAC"/>
    <w:rsid w:val="00E16C11"/>
    <w:rsid w:val="00E16F82"/>
    <w:rsid w:val="00E172BB"/>
    <w:rsid w:val="00E177E9"/>
    <w:rsid w:val="00E17ABF"/>
    <w:rsid w:val="00E17AFC"/>
    <w:rsid w:val="00E17F6F"/>
    <w:rsid w:val="00E20405"/>
    <w:rsid w:val="00E208B6"/>
    <w:rsid w:val="00E20B20"/>
    <w:rsid w:val="00E20C77"/>
    <w:rsid w:val="00E20D97"/>
    <w:rsid w:val="00E20F41"/>
    <w:rsid w:val="00E214E3"/>
    <w:rsid w:val="00E239CB"/>
    <w:rsid w:val="00E239D1"/>
    <w:rsid w:val="00E23BA6"/>
    <w:rsid w:val="00E23BF1"/>
    <w:rsid w:val="00E240A1"/>
    <w:rsid w:val="00E243FC"/>
    <w:rsid w:val="00E245A9"/>
    <w:rsid w:val="00E246B9"/>
    <w:rsid w:val="00E24741"/>
    <w:rsid w:val="00E2475A"/>
    <w:rsid w:val="00E2509F"/>
    <w:rsid w:val="00E250C5"/>
    <w:rsid w:val="00E2539A"/>
    <w:rsid w:val="00E254A2"/>
    <w:rsid w:val="00E25548"/>
    <w:rsid w:val="00E256E4"/>
    <w:rsid w:val="00E25701"/>
    <w:rsid w:val="00E25740"/>
    <w:rsid w:val="00E2591C"/>
    <w:rsid w:val="00E25A38"/>
    <w:rsid w:val="00E25BD2"/>
    <w:rsid w:val="00E26018"/>
    <w:rsid w:val="00E262B1"/>
    <w:rsid w:val="00E2638E"/>
    <w:rsid w:val="00E263F8"/>
    <w:rsid w:val="00E26727"/>
    <w:rsid w:val="00E268C2"/>
    <w:rsid w:val="00E26970"/>
    <w:rsid w:val="00E26C70"/>
    <w:rsid w:val="00E27195"/>
    <w:rsid w:val="00E2728F"/>
    <w:rsid w:val="00E276E5"/>
    <w:rsid w:val="00E2778E"/>
    <w:rsid w:val="00E27791"/>
    <w:rsid w:val="00E27AE9"/>
    <w:rsid w:val="00E27C9E"/>
    <w:rsid w:val="00E302A7"/>
    <w:rsid w:val="00E30801"/>
    <w:rsid w:val="00E3087C"/>
    <w:rsid w:val="00E30A02"/>
    <w:rsid w:val="00E30F2D"/>
    <w:rsid w:val="00E311BF"/>
    <w:rsid w:val="00E312B4"/>
    <w:rsid w:val="00E31442"/>
    <w:rsid w:val="00E31567"/>
    <w:rsid w:val="00E3165D"/>
    <w:rsid w:val="00E319DB"/>
    <w:rsid w:val="00E31A6D"/>
    <w:rsid w:val="00E31AFC"/>
    <w:rsid w:val="00E31C47"/>
    <w:rsid w:val="00E31D6C"/>
    <w:rsid w:val="00E32152"/>
    <w:rsid w:val="00E3250F"/>
    <w:rsid w:val="00E32D3F"/>
    <w:rsid w:val="00E32DFA"/>
    <w:rsid w:val="00E335E1"/>
    <w:rsid w:val="00E3378C"/>
    <w:rsid w:val="00E3386B"/>
    <w:rsid w:val="00E33AEA"/>
    <w:rsid w:val="00E33C24"/>
    <w:rsid w:val="00E33C65"/>
    <w:rsid w:val="00E3409E"/>
    <w:rsid w:val="00E34578"/>
    <w:rsid w:val="00E34BB5"/>
    <w:rsid w:val="00E34F3B"/>
    <w:rsid w:val="00E34F76"/>
    <w:rsid w:val="00E3506A"/>
    <w:rsid w:val="00E352C6"/>
    <w:rsid w:val="00E353DD"/>
    <w:rsid w:val="00E35F1A"/>
    <w:rsid w:val="00E36087"/>
    <w:rsid w:val="00E36A73"/>
    <w:rsid w:val="00E3760F"/>
    <w:rsid w:val="00E37A36"/>
    <w:rsid w:val="00E37BE5"/>
    <w:rsid w:val="00E40819"/>
    <w:rsid w:val="00E41151"/>
    <w:rsid w:val="00E413B8"/>
    <w:rsid w:val="00E41A27"/>
    <w:rsid w:val="00E41AB4"/>
    <w:rsid w:val="00E4202E"/>
    <w:rsid w:val="00E423B8"/>
    <w:rsid w:val="00E42731"/>
    <w:rsid w:val="00E42737"/>
    <w:rsid w:val="00E42748"/>
    <w:rsid w:val="00E42DD8"/>
    <w:rsid w:val="00E42E44"/>
    <w:rsid w:val="00E435DB"/>
    <w:rsid w:val="00E43A1C"/>
    <w:rsid w:val="00E43B39"/>
    <w:rsid w:val="00E43C62"/>
    <w:rsid w:val="00E43DF0"/>
    <w:rsid w:val="00E44222"/>
    <w:rsid w:val="00E443BD"/>
    <w:rsid w:val="00E444FB"/>
    <w:rsid w:val="00E44906"/>
    <w:rsid w:val="00E449F6"/>
    <w:rsid w:val="00E44AAB"/>
    <w:rsid w:val="00E44AE6"/>
    <w:rsid w:val="00E44CC0"/>
    <w:rsid w:val="00E453F8"/>
    <w:rsid w:val="00E457A9"/>
    <w:rsid w:val="00E45C77"/>
    <w:rsid w:val="00E4608B"/>
    <w:rsid w:val="00E46388"/>
    <w:rsid w:val="00E46D7F"/>
    <w:rsid w:val="00E46DA7"/>
    <w:rsid w:val="00E4725B"/>
    <w:rsid w:val="00E47712"/>
    <w:rsid w:val="00E47724"/>
    <w:rsid w:val="00E4776B"/>
    <w:rsid w:val="00E47885"/>
    <w:rsid w:val="00E47C0A"/>
    <w:rsid w:val="00E47D52"/>
    <w:rsid w:val="00E5002D"/>
    <w:rsid w:val="00E501D3"/>
    <w:rsid w:val="00E502C6"/>
    <w:rsid w:val="00E509C5"/>
    <w:rsid w:val="00E50C28"/>
    <w:rsid w:val="00E50F2C"/>
    <w:rsid w:val="00E51BB7"/>
    <w:rsid w:val="00E51CEE"/>
    <w:rsid w:val="00E51E36"/>
    <w:rsid w:val="00E5223B"/>
    <w:rsid w:val="00E52275"/>
    <w:rsid w:val="00E52D33"/>
    <w:rsid w:val="00E53015"/>
    <w:rsid w:val="00E5333A"/>
    <w:rsid w:val="00E5333C"/>
    <w:rsid w:val="00E53496"/>
    <w:rsid w:val="00E535A5"/>
    <w:rsid w:val="00E53A01"/>
    <w:rsid w:val="00E53C2F"/>
    <w:rsid w:val="00E5432E"/>
    <w:rsid w:val="00E54DA6"/>
    <w:rsid w:val="00E5523C"/>
    <w:rsid w:val="00E558D1"/>
    <w:rsid w:val="00E55C1D"/>
    <w:rsid w:val="00E5640A"/>
    <w:rsid w:val="00E564C4"/>
    <w:rsid w:val="00E5662C"/>
    <w:rsid w:val="00E567C9"/>
    <w:rsid w:val="00E5697B"/>
    <w:rsid w:val="00E56A88"/>
    <w:rsid w:val="00E57612"/>
    <w:rsid w:val="00E57D45"/>
    <w:rsid w:val="00E57E1A"/>
    <w:rsid w:val="00E57F91"/>
    <w:rsid w:val="00E604C4"/>
    <w:rsid w:val="00E60809"/>
    <w:rsid w:val="00E60F6D"/>
    <w:rsid w:val="00E61300"/>
    <w:rsid w:val="00E618EB"/>
    <w:rsid w:val="00E61AE8"/>
    <w:rsid w:val="00E61BD1"/>
    <w:rsid w:val="00E61F36"/>
    <w:rsid w:val="00E62402"/>
    <w:rsid w:val="00E62898"/>
    <w:rsid w:val="00E62CA3"/>
    <w:rsid w:val="00E62EBC"/>
    <w:rsid w:val="00E635B9"/>
    <w:rsid w:val="00E635CC"/>
    <w:rsid w:val="00E63640"/>
    <w:rsid w:val="00E63802"/>
    <w:rsid w:val="00E63AF0"/>
    <w:rsid w:val="00E63B32"/>
    <w:rsid w:val="00E63C63"/>
    <w:rsid w:val="00E6449F"/>
    <w:rsid w:val="00E64607"/>
    <w:rsid w:val="00E64DF1"/>
    <w:rsid w:val="00E64E1B"/>
    <w:rsid w:val="00E64E55"/>
    <w:rsid w:val="00E65683"/>
    <w:rsid w:val="00E6571C"/>
    <w:rsid w:val="00E65855"/>
    <w:rsid w:val="00E6597D"/>
    <w:rsid w:val="00E65D15"/>
    <w:rsid w:val="00E66031"/>
    <w:rsid w:val="00E660D0"/>
    <w:rsid w:val="00E6628D"/>
    <w:rsid w:val="00E66740"/>
    <w:rsid w:val="00E669F7"/>
    <w:rsid w:val="00E66C32"/>
    <w:rsid w:val="00E66CD8"/>
    <w:rsid w:val="00E67627"/>
    <w:rsid w:val="00E67802"/>
    <w:rsid w:val="00E67E26"/>
    <w:rsid w:val="00E67EE5"/>
    <w:rsid w:val="00E7013A"/>
    <w:rsid w:val="00E70DEA"/>
    <w:rsid w:val="00E71509"/>
    <w:rsid w:val="00E71610"/>
    <w:rsid w:val="00E7210C"/>
    <w:rsid w:val="00E72C6B"/>
    <w:rsid w:val="00E7334C"/>
    <w:rsid w:val="00E73AB7"/>
    <w:rsid w:val="00E73ABF"/>
    <w:rsid w:val="00E73E6C"/>
    <w:rsid w:val="00E74116"/>
    <w:rsid w:val="00E74393"/>
    <w:rsid w:val="00E74825"/>
    <w:rsid w:val="00E74F5D"/>
    <w:rsid w:val="00E75511"/>
    <w:rsid w:val="00E7587E"/>
    <w:rsid w:val="00E75B4D"/>
    <w:rsid w:val="00E75BFF"/>
    <w:rsid w:val="00E75F4F"/>
    <w:rsid w:val="00E76034"/>
    <w:rsid w:val="00E76789"/>
    <w:rsid w:val="00E76A38"/>
    <w:rsid w:val="00E7783F"/>
    <w:rsid w:val="00E77DC2"/>
    <w:rsid w:val="00E77F6A"/>
    <w:rsid w:val="00E80440"/>
    <w:rsid w:val="00E80706"/>
    <w:rsid w:val="00E809AA"/>
    <w:rsid w:val="00E80F26"/>
    <w:rsid w:val="00E817E0"/>
    <w:rsid w:val="00E81E2A"/>
    <w:rsid w:val="00E82486"/>
    <w:rsid w:val="00E82754"/>
    <w:rsid w:val="00E82CA9"/>
    <w:rsid w:val="00E82D7A"/>
    <w:rsid w:val="00E82EE4"/>
    <w:rsid w:val="00E831E7"/>
    <w:rsid w:val="00E836D4"/>
    <w:rsid w:val="00E83BFB"/>
    <w:rsid w:val="00E83C76"/>
    <w:rsid w:val="00E843B5"/>
    <w:rsid w:val="00E84A3A"/>
    <w:rsid w:val="00E84A3B"/>
    <w:rsid w:val="00E84B66"/>
    <w:rsid w:val="00E8519B"/>
    <w:rsid w:val="00E85307"/>
    <w:rsid w:val="00E85B0A"/>
    <w:rsid w:val="00E85C6B"/>
    <w:rsid w:val="00E86462"/>
    <w:rsid w:val="00E86560"/>
    <w:rsid w:val="00E86724"/>
    <w:rsid w:val="00E86E3B"/>
    <w:rsid w:val="00E872B6"/>
    <w:rsid w:val="00E87742"/>
    <w:rsid w:val="00E878D3"/>
    <w:rsid w:val="00E87FBF"/>
    <w:rsid w:val="00E90076"/>
    <w:rsid w:val="00E9036F"/>
    <w:rsid w:val="00E907E4"/>
    <w:rsid w:val="00E908DA"/>
    <w:rsid w:val="00E90A24"/>
    <w:rsid w:val="00E90AF5"/>
    <w:rsid w:val="00E90C34"/>
    <w:rsid w:val="00E90C9C"/>
    <w:rsid w:val="00E91092"/>
    <w:rsid w:val="00E91432"/>
    <w:rsid w:val="00E919AC"/>
    <w:rsid w:val="00E91F68"/>
    <w:rsid w:val="00E91FAE"/>
    <w:rsid w:val="00E921B4"/>
    <w:rsid w:val="00E923B9"/>
    <w:rsid w:val="00E9321C"/>
    <w:rsid w:val="00E93499"/>
    <w:rsid w:val="00E934AA"/>
    <w:rsid w:val="00E9384D"/>
    <w:rsid w:val="00E939E8"/>
    <w:rsid w:val="00E93CB3"/>
    <w:rsid w:val="00E93D55"/>
    <w:rsid w:val="00E93F27"/>
    <w:rsid w:val="00E9416A"/>
    <w:rsid w:val="00E946A6"/>
    <w:rsid w:val="00E946B5"/>
    <w:rsid w:val="00E947E4"/>
    <w:rsid w:val="00E9480A"/>
    <w:rsid w:val="00E94980"/>
    <w:rsid w:val="00E94B3A"/>
    <w:rsid w:val="00E950D7"/>
    <w:rsid w:val="00E955E5"/>
    <w:rsid w:val="00E955F2"/>
    <w:rsid w:val="00E95D2E"/>
    <w:rsid w:val="00E9601D"/>
    <w:rsid w:val="00E96058"/>
    <w:rsid w:val="00E9616B"/>
    <w:rsid w:val="00E964A3"/>
    <w:rsid w:val="00E96595"/>
    <w:rsid w:val="00E965FD"/>
    <w:rsid w:val="00E96756"/>
    <w:rsid w:val="00E96A29"/>
    <w:rsid w:val="00E96B28"/>
    <w:rsid w:val="00E96C51"/>
    <w:rsid w:val="00E96FE6"/>
    <w:rsid w:val="00E9728C"/>
    <w:rsid w:val="00E973A1"/>
    <w:rsid w:val="00E97D59"/>
    <w:rsid w:val="00EA0397"/>
    <w:rsid w:val="00EA07BD"/>
    <w:rsid w:val="00EA0E31"/>
    <w:rsid w:val="00EA0F54"/>
    <w:rsid w:val="00EA1059"/>
    <w:rsid w:val="00EA1312"/>
    <w:rsid w:val="00EA1D43"/>
    <w:rsid w:val="00EA22FE"/>
    <w:rsid w:val="00EA2318"/>
    <w:rsid w:val="00EA23E2"/>
    <w:rsid w:val="00EA25AC"/>
    <w:rsid w:val="00EA27EA"/>
    <w:rsid w:val="00EA2B4F"/>
    <w:rsid w:val="00EA2D54"/>
    <w:rsid w:val="00EA327F"/>
    <w:rsid w:val="00EA37D4"/>
    <w:rsid w:val="00EA39FE"/>
    <w:rsid w:val="00EA3D91"/>
    <w:rsid w:val="00EA3FED"/>
    <w:rsid w:val="00EA4411"/>
    <w:rsid w:val="00EA4AB1"/>
    <w:rsid w:val="00EA4B0B"/>
    <w:rsid w:val="00EA4C04"/>
    <w:rsid w:val="00EA4DCA"/>
    <w:rsid w:val="00EA4E00"/>
    <w:rsid w:val="00EA4EB0"/>
    <w:rsid w:val="00EA4EC9"/>
    <w:rsid w:val="00EA5180"/>
    <w:rsid w:val="00EA568E"/>
    <w:rsid w:val="00EA5B93"/>
    <w:rsid w:val="00EA5C0C"/>
    <w:rsid w:val="00EA5E0F"/>
    <w:rsid w:val="00EA6132"/>
    <w:rsid w:val="00EA6459"/>
    <w:rsid w:val="00EA6D22"/>
    <w:rsid w:val="00EA6FE4"/>
    <w:rsid w:val="00EA7514"/>
    <w:rsid w:val="00EA76EB"/>
    <w:rsid w:val="00EA798D"/>
    <w:rsid w:val="00EA7A42"/>
    <w:rsid w:val="00EA7F4C"/>
    <w:rsid w:val="00EB09EF"/>
    <w:rsid w:val="00EB0A03"/>
    <w:rsid w:val="00EB0FB1"/>
    <w:rsid w:val="00EB10B1"/>
    <w:rsid w:val="00EB158F"/>
    <w:rsid w:val="00EB17DF"/>
    <w:rsid w:val="00EB1A6D"/>
    <w:rsid w:val="00EB1CDD"/>
    <w:rsid w:val="00EB1CF9"/>
    <w:rsid w:val="00EB1D47"/>
    <w:rsid w:val="00EB1E59"/>
    <w:rsid w:val="00EB2146"/>
    <w:rsid w:val="00EB2317"/>
    <w:rsid w:val="00EB2403"/>
    <w:rsid w:val="00EB25F9"/>
    <w:rsid w:val="00EB26C6"/>
    <w:rsid w:val="00EB279B"/>
    <w:rsid w:val="00EB2821"/>
    <w:rsid w:val="00EB2ABB"/>
    <w:rsid w:val="00EB2B18"/>
    <w:rsid w:val="00EB2B7F"/>
    <w:rsid w:val="00EB2BD4"/>
    <w:rsid w:val="00EB2D34"/>
    <w:rsid w:val="00EB31C8"/>
    <w:rsid w:val="00EB33D8"/>
    <w:rsid w:val="00EB33FA"/>
    <w:rsid w:val="00EB366F"/>
    <w:rsid w:val="00EB4106"/>
    <w:rsid w:val="00EB4F83"/>
    <w:rsid w:val="00EB51DD"/>
    <w:rsid w:val="00EB584C"/>
    <w:rsid w:val="00EB5863"/>
    <w:rsid w:val="00EB5B25"/>
    <w:rsid w:val="00EB5D23"/>
    <w:rsid w:val="00EB5D88"/>
    <w:rsid w:val="00EB5E95"/>
    <w:rsid w:val="00EB69D4"/>
    <w:rsid w:val="00EB6A24"/>
    <w:rsid w:val="00EB6B2D"/>
    <w:rsid w:val="00EB6D14"/>
    <w:rsid w:val="00EB7307"/>
    <w:rsid w:val="00EB772D"/>
    <w:rsid w:val="00EB7AE7"/>
    <w:rsid w:val="00EB7D87"/>
    <w:rsid w:val="00EC037F"/>
    <w:rsid w:val="00EC06E2"/>
    <w:rsid w:val="00EC0CFB"/>
    <w:rsid w:val="00EC1404"/>
    <w:rsid w:val="00EC1469"/>
    <w:rsid w:val="00EC14B0"/>
    <w:rsid w:val="00EC16F9"/>
    <w:rsid w:val="00EC1933"/>
    <w:rsid w:val="00EC204E"/>
    <w:rsid w:val="00EC238F"/>
    <w:rsid w:val="00EC249E"/>
    <w:rsid w:val="00EC2957"/>
    <w:rsid w:val="00EC2C09"/>
    <w:rsid w:val="00EC2CFF"/>
    <w:rsid w:val="00EC2DFB"/>
    <w:rsid w:val="00EC2F59"/>
    <w:rsid w:val="00EC2F77"/>
    <w:rsid w:val="00EC329E"/>
    <w:rsid w:val="00EC340F"/>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712"/>
    <w:rsid w:val="00EC680D"/>
    <w:rsid w:val="00EC68C0"/>
    <w:rsid w:val="00EC692E"/>
    <w:rsid w:val="00EC6F9B"/>
    <w:rsid w:val="00EC709B"/>
    <w:rsid w:val="00EC72D7"/>
    <w:rsid w:val="00EC745E"/>
    <w:rsid w:val="00EC7468"/>
    <w:rsid w:val="00EC775C"/>
    <w:rsid w:val="00EC7789"/>
    <w:rsid w:val="00EC7EAF"/>
    <w:rsid w:val="00ED057E"/>
    <w:rsid w:val="00ED08A6"/>
    <w:rsid w:val="00ED08B4"/>
    <w:rsid w:val="00ED08CD"/>
    <w:rsid w:val="00ED0941"/>
    <w:rsid w:val="00ED0B59"/>
    <w:rsid w:val="00ED0D7B"/>
    <w:rsid w:val="00ED11BA"/>
    <w:rsid w:val="00ED130B"/>
    <w:rsid w:val="00ED1327"/>
    <w:rsid w:val="00ED165F"/>
    <w:rsid w:val="00ED19FE"/>
    <w:rsid w:val="00ED1FE6"/>
    <w:rsid w:val="00ED2216"/>
    <w:rsid w:val="00ED27C3"/>
    <w:rsid w:val="00ED2865"/>
    <w:rsid w:val="00ED2AD5"/>
    <w:rsid w:val="00ED2AE2"/>
    <w:rsid w:val="00ED2BF9"/>
    <w:rsid w:val="00ED2C5A"/>
    <w:rsid w:val="00ED2CE7"/>
    <w:rsid w:val="00ED2D82"/>
    <w:rsid w:val="00ED2F2E"/>
    <w:rsid w:val="00ED3031"/>
    <w:rsid w:val="00ED32F2"/>
    <w:rsid w:val="00ED33AE"/>
    <w:rsid w:val="00ED3775"/>
    <w:rsid w:val="00ED3C78"/>
    <w:rsid w:val="00ED3DD7"/>
    <w:rsid w:val="00ED3DFD"/>
    <w:rsid w:val="00ED424C"/>
    <w:rsid w:val="00ED435B"/>
    <w:rsid w:val="00ED4716"/>
    <w:rsid w:val="00ED4A6D"/>
    <w:rsid w:val="00ED5120"/>
    <w:rsid w:val="00ED53A3"/>
    <w:rsid w:val="00ED56F0"/>
    <w:rsid w:val="00ED5E8F"/>
    <w:rsid w:val="00ED62D2"/>
    <w:rsid w:val="00ED665D"/>
    <w:rsid w:val="00ED6D4A"/>
    <w:rsid w:val="00ED6EF4"/>
    <w:rsid w:val="00ED6F66"/>
    <w:rsid w:val="00ED721A"/>
    <w:rsid w:val="00ED738C"/>
    <w:rsid w:val="00ED790D"/>
    <w:rsid w:val="00ED7918"/>
    <w:rsid w:val="00ED7BFF"/>
    <w:rsid w:val="00ED7F2F"/>
    <w:rsid w:val="00ED7FD3"/>
    <w:rsid w:val="00EE020D"/>
    <w:rsid w:val="00EE096F"/>
    <w:rsid w:val="00EE0C86"/>
    <w:rsid w:val="00EE0E5D"/>
    <w:rsid w:val="00EE115F"/>
    <w:rsid w:val="00EE11C2"/>
    <w:rsid w:val="00EE11F1"/>
    <w:rsid w:val="00EE1616"/>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4ECD"/>
    <w:rsid w:val="00EE504D"/>
    <w:rsid w:val="00EE51C8"/>
    <w:rsid w:val="00EE5A27"/>
    <w:rsid w:val="00EE5E6A"/>
    <w:rsid w:val="00EE5F30"/>
    <w:rsid w:val="00EE5FD5"/>
    <w:rsid w:val="00EE6337"/>
    <w:rsid w:val="00EE63D4"/>
    <w:rsid w:val="00EE652C"/>
    <w:rsid w:val="00EE6E77"/>
    <w:rsid w:val="00EE76A9"/>
    <w:rsid w:val="00EE799E"/>
    <w:rsid w:val="00EE7A85"/>
    <w:rsid w:val="00EE7CA8"/>
    <w:rsid w:val="00EE7FA7"/>
    <w:rsid w:val="00EF0322"/>
    <w:rsid w:val="00EF070C"/>
    <w:rsid w:val="00EF08FE"/>
    <w:rsid w:val="00EF0A9C"/>
    <w:rsid w:val="00EF0B26"/>
    <w:rsid w:val="00EF0DF6"/>
    <w:rsid w:val="00EF1093"/>
    <w:rsid w:val="00EF1363"/>
    <w:rsid w:val="00EF1574"/>
    <w:rsid w:val="00EF1A02"/>
    <w:rsid w:val="00EF1EE6"/>
    <w:rsid w:val="00EF1FCB"/>
    <w:rsid w:val="00EF2014"/>
    <w:rsid w:val="00EF207F"/>
    <w:rsid w:val="00EF21C3"/>
    <w:rsid w:val="00EF284C"/>
    <w:rsid w:val="00EF2C14"/>
    <w:rsid w:val="00EF2E6B"/>
    <w:rsid w:val="00EF347F"/>
    <w:rsid w:val="00EF374D"/>
    <w:rsid w:val="00EF3C63"/>
    <w:rsid w:val="00EF3DBC"/>
    <w:rsid w:val="00EF4136"/>
    <w:rsid w:val="00EF47C9"/>
    <w:rsid w:val="00EF4B18"/>
    <w:rsid w:val="00EF4C8A"/>
    <w:rsid w:val="00EF52FF"/>
    <w:rsid w:val="00EF54D1"/>
    <w:rsid w:val="00EF5B26"/>
    <w:rsid w:val="00EF5EFD"/>
    <w:rsid w:val="00EF6248"/>
    <w:rsid w:val="00EF66EB"/>
    <w:rsid w:val="00EF6743"/>
    <w:rsid w:val="00EF67BB"/>
    <w:rsid w:val="00EF696F"/>
    <w:rsid w:val="00EF6D0A"/>
    <w:rsid w:val="00EF6D39"/>
    <w:rsid w:val="00EF72F9"/>
    <w:rsid w:val="00EF767B"/>
    <w:rsid w:val="00EF7ACE"/>
    <w:rsid w:val="00EF7D82"/>
    <w:rsid w:val="00EF7DE6"/>
    <w:rsid w:val="00EF7E64"/>
    <w:rsid w:val="00F00062"/>
    <w:rsid w:val="00F0021E"/>
    <w:rsid w:val="00F0030E"/>
    <w:rsid w:val="00F0069C"/>
    <w:rsid w:val="00F00CD1"/>
    <w:rsid w:val="00F01278"/>
    <w:rsid w:val="00F0137B"/>
    <w:rsid w:val="00F01E6B"/>
    <w:rsid w:val="00F02397"/>
    <w:rsid w:val="00F0241C"/>
    <w:rsid w:val="00F0263C"/>
    <w:rsid w:val="00F0277A"/>
    <w:rsid w:val="00F028C3"/>
    <w:rsid w:val="00F031EE"/>
    <w:rsid w:val="00F03558"/>
    <w:rsid w:val="00F03BD3"/>
    <w:rsid w:val="00F03F0D"/>
    <w:rsid w:val="00F040A4"/>
    <w:rsid w:val="00F04238"/>
    <w:rsid w:val="00F04471"/>
    <w:rsid w:val="00F04CD9"/>
    <w:rsid w:val="00F0506A"/>
    <w:rsid w:val="00F05759"/>
    <w:rsid w:val="00F0586D"/>
    <w:rsid w:val="00F05A61"/>
    <w:rsid w:val="00F062CA"/>
    <w:rsid w:val="00F064EC"/>
    <w:rsid w:val="00F06616"/>
    <w:rsid w:val="00F066DD"/>
    <w:rsid w:val="00F06A43"/>
    <w:rsid w:val="00F06CB2"/>
    <w:rsid w:val="00F06D96"/>
    <w:rsid w:val="00F0704A"/>
    <w:rsid w:val="00F071BD"/>
    <w:rsid w:val="00F071F5"/>
    <w:rsid w:val="00F0724D"/>
    <w:rsid w:val="00F07844"/>
    <w:rsid w:val="00F078C2"/>
    <w:rsid w:val="00F07991"/>
    <w:rsid w:val="00F07B74"/>
    <w:rsid w:val="00F07F39"/>
    <w:rsid w:val="00F07F4A"/>
    <w:rsid w:val="00F10322"/>
    <w:rsid w:val="00F103A9"/>
    <w:rsid w:val="00F107BB"/>
    <w:rsid w:val="00F108E4"/>
    <w:rsid w:val="00F1094C"/>
    <w:rsid w:val="00F10AA2"/>
    <w:rsid w:val="00F10CB9"/>
    <w:rsid w:val="00F10D8F"/>
    <w:rsid w:val="00F10F68"/>
    <w:rsid w:val="00F110CD"/>
    <w:rsid w:val="00F110D5"/>
    <w:rsid w:val="00F11ACA"/>
    <w:rsid w:val="00F11D46"/>
    <w:rsid w:val="00F12351"/>
    <w:rsid w:val="00F12445"/>
    <w:rsid w:val="00F124BB"/>
    <w:rsid w:val="00F124E8"/>
    <w:rsid w:val="00F130DA"/>
    <w:rsid w:val="00F14044"/>
    <w:rsid w:val="00F142A7"/>
    <w:rsid w:val="00F149CE"/>
    <w:rsid w:val="00F14F2B"/>
    <w:rsid w:val="00F15193"/>
    <w:rsid w:val="00F1567E"/>
    <w:rsid w:val="00F157B4"/>
    <w:rsid w:val="00F15CD9"/>
    <w:rsid w:val="00F16079"/>
    <w:rsid w:val="00F16739"/>
    <w:rsid w:val="00F16DE2"/>
    <w:rsid w:val="00F170DE"/>
    <w:rsid w:val="00F172B2"/>
    <w:rsid w:val="00F172F5"/>
    <w:rsid w:val="00F174DC"/>
    <w:rsid w:val="00F177D8"/>
    <w:rsid w:val="00F17906"/>
    <w:rsid w:val="00F17B95"/>
    <w:rsid w:val="00F17E35"/>
    <w:rsid w:val="00F20109"/>
    <w:rsid w:val="00F2040C"/>
    <w:rsid w:val="00F2052B"/>
    <w:rsid w:val="00F208C5"/>
    <w:rsid w:val="00F20EBF"/>
    <w:rsid w:val="00F2110D"/>
    <w:rsid w:val="00F21198"/>
    <w:rsid w:val="00F219D4"/>
    <w:rsid w:val="00F21A3A"/>
    <w:rsid w:val="00F22183"/>
    <w:rsid w:val="00F225E4"/>
    <w:rsid w:val="00F2260F"/>
    <w:rsid w:val="00F2297A"/>
    <w:rsid w:val="00F23698"/>
    <w:rsid w:val="00F237EF"/>
    <w:rsid w:val="00F23C40"/>
    <w:rsid w:val="00F23E82"/>
    <w:rsid w:val="00F242AD"/>
    <w:rsid w:val="00F24370"/>
    <w:rsid w:val="00F246F7"/>
    <w:rsid w:val="00F247F2"/>
    <w:rsid w:val="00F2518F"/>
    <w:rsid w:val="00F251F8"/>
    <w:rsid w:val="00F252A8"/>
    <w:rsid w:val="00F25462"/>
    <w:rsid w:val="00F255D9"/>
    <w:rsid w:val="00F256C3"/>
    <w:rsid w:val="00F25D24"/>
    <w:rsid w:val="00F26420"/>
    <w:rsid w:val="00F265F7"/>
    <w:rsid w:val="00F26E07"/>
    <w:rsid w:val="00F27144"/>
    <w:rsid w:val="00F273E8"/>
    <w:rsid w:val="00F27A6F"/>
    <w:rsid w:val="00F27BE7"/>
    <w:rsid w:val="00F27FA6"/>
    <w:rsid w:val="00F302BF"/>
    <w:rsid w:val="00F30817"/>
    <w:rsid w:val="00F31036"/>
    <w:rsid w:val="00F314B9"/>
    <w:rsid w:val="00F317BB"/>
    <w:rsid w:val="00F318C3"/>
    <w:rsid w:val="00F319D5"/>
    <w:rsid w:val="00F31D94"/>
    <w:rsid w:val="00F32162"/>
    <w:rsid w:val="00F323DD"/>
    <w:rsid w:val="00F32762"/>
    <w:rsid w:val="00F3291A"/>
    <w:rsid w:val="00F32B95"/>
    <w:rsid w:val="00F32C0B"/>
    <w:rsid w:val="00F32E4D"/>
    <w:rsid w:val="00F33174"/>
    <w:rsid w:val="00F3367B"/>
    <w:rsid w:val="00F33A65"/>
    <w:rsid w:val="00F33C07"/>
    <w:rsid w:val="00F33DC8"/>
    <w:rsid w:val="00F34055"/>
    <w:rsid w:val="00F34265"/>
    <w:rsid w:val="00F34444"/>
    <w:rsid w:val="00F3447F"/>
    <w:rsid w:val="00F34A59"/>
    <w:rsid w:val="00F34BCA"/>
    <w:rsid w:val="00F34D38"/>
    <w:rsid w:val="00F34DB8"/>
    <w:rsid w:val="00F34F1A"/>
    <w:rsid w:val="00F35108"/>
    <w:rsid w:val="00F353D4"/>
    <w:rsid w:val="00F358C2"/>
    <w:rsid w:val="00F3592E"/>
    <w:rsid w:val="00F35F08"/>
    <w:rsid w:val="00F36086"/>
    <w:rsid w:val="00F36B8D"/>
    <w:rsid w:val="00F36C94"/>
    <w:rsid w:val="00F36FF9"/>
    <w:rsid w:val="00F378F1"/>
    <w:rsid w:val="00F37A97"/>
    <w:rsid w:val="00F37FAE"/>
    <w:rsid w:val="00F403A1"/>
    <w:rsid w:val="00F403DB"/>
    <w:rsid w:val="00F4065A"/>
    <w:rsid w:val="00F40A5E"/>
    <w:rsid w:val="00F40D83"/>
    <w:rsid w:val="00F41392"/>
    <w:rsid w:val="00F41574"/>
    <w:rsid w:val="00F415D5"/>
    <w:rsid w:val="00F419FD"/>
    <w:rsid w:val="00F41D5A"/>
    <w:rsid w:val="00F4275C"/>
    <w:rsid w:val="00F42825"/>
    <w:rsid w:val="00F42A58"/>
    <w:rsid w:val="00F434A7"/>
    <w:rsid w:val="00F434B2"/>
    <w:rsid w:val="00F438B4"/>
    <w:rsid w:val="00F44220"/>
    <w:rsid w:val="00F44958"/>
    <w:rsid w:val="00F44D87"/>
    <w:rsid w:val="00F45693"/>
    <w:rsid w:val="00F459FC"/>
    <w:rsid w:val="00F45B1F"/>
    <w:rsid w:val="00F46380"/>
    <w:rsid w:val="00F4675E"/>
    <w:rsid w:val="00F46A98"/>
    <w:rsid w:val="00F47145"/>
    <w:rsid w:val="00F47192"/>
    <w:rsid w:val="00F472C4"/>
    <w:rsid w:val="00F4744F"/>
    <w:rsid w:val="00F479DE"/>
    <w:rsid w:val="00F47B3E"/>
    <w:rsid w:val="00F50115"/>
    <w:rsid w:val="00F502DB"/>
    <w:rsid w:val="00F503B8"/>
    <w:rsid w:val="00F50710"/>
    <w:rsid w:val="00F5079A"/>
    <w:rsid w:val="00F50A99"/>
    <w:rsid w:val="00F51271"/>
    <w:rsid w:val="00F512F4"/>
    <w:rsid w:val="00F51696"/>
    <w:rsid w:val="00F51A1E"/>
    <w:rsid w:val="00F51C02"/>
    <w:rsid w:val="00F5221C"/>
    <w:rsid w:val="00F52339"/>
    <w:rsid w:val="00F5277A"/>
    <w:rsid w:val="00F527EF"/>
    <w:rsid w:val="00F52FB2"/>
    <w:rsid w:val="00F52FE0"/>
    <w:rsid w:val="00F53084"/>
    <w:rsid w:val="00F532E8"/>
    <w:rsid w:val="00F537FF"/>
    <w:rsid w:val="00F53CA9"/>
    <w:rsid w:val="00F53D67"/>
    <w:rsid w:val="00F54C15"/>
    <w:rsid w:val="00F54DA4"/>
    <w:rsid w:val="00F54E24"/>
    <w:rsid w:val="00F54E36"/>
    <w:rsid w:val="00F550C2"/>
    <w:rsid w:val="00F552A3"/>
    <w:rsid w:val="00F5554C"/>
    <w:rsid w:val="00F555F2"/>
    <w:rsid w:val="00F55750"/>
    <w:rsid w:val="00F55871"/>
    <w:rsid w:val="00F55AE8"/>
    <w:rsid w:val="00F560FE"/>
    <w:rsid w:val="00F562FC"/>
    <w:rsid w:val="00F567BD"/>
    <w:rsid w:val="00F5723C"/>
    <w:rsid w:val="00F574E6"/>
    <w:rsid w:val="00F577A1"/>
    <w:rsid w:val="00F600FE"/>
    <w:rsid w:val="00F60CD6"/>
    <w:rsid w:val="00F6111C"/>
    <w:rsid w:val="00F6143A"/>
    <w:rsid w:val="00F614C0"/>
    <w:rsid w:val="00F61647"/>
    <w:rsid w:val="00F617F5"/>
    <w:rsid w:val="00F61813"/>
    <w:rsid w:val="00F61D52"/>
    <w:rsid w:val="00F61ED3"/>
    <w:rsid w:val="00F61FE5"/>
    <w:rsid w:val="00F62C02"/>
    <w:rsid w:val="00F63391"/>
    <w:rsid w:val="00F63A11"/>
    <w:rsid w:val="00F63A4B"/>
    <w:rsid w:val="00F63C40"/>
    <w:rsid w:val="00F64236"/>
    <w:rsid w:val="00F64279"/>
    <w:rsid w:val="00F64316"/>
    <w:rsid w:val="00F64C5B"/>
    <w:rsid w:val="00F64E3E"/>
    <w:rsid w:val="00F6571C"/>
    <w:rsid w:val="00F657CF"/>
    <w:rsid w:val="00F65808"/>
    <w:rsid w:val="00F6583E"/>
    <w:rsid w:val="00F6587D"/>
    <w:rsid w:val="00F65F3C"/>
    <w:rsid w:val="00F6604B"/>
    <w:rsid w:val="00F661D9"/>
    <w:rsid w:val="00F6680B"/>
    <w:rsid w:val="00F66A00"/>
    <w:rsid w:val="00F66CFB"/>
    <w:rsid w:val="00F70261"/>
    <w:rsid w:val="00F703F4"/>
    <w:rsid w:val="00F704BC"/>
    <w:rsid w:val="00F705F8"/>
    <w:rsid w:val="00F70694"/>
    <w:rsid w:val="00F70BAD"/>
    <w:rsid w:val="00F70C73"/>
    <w:rsid w:val="00F713A3"/>
    <w:rsid w:val="00F713EE"/>
    <w:rsid w:val="00F714BA"/>
    <w:rsid w:val="00F715BA"/>
    <w:rsid w:val="00F71979"/>
    <w:rsid w:val="00F71A8F"/>
    <w:rsid w:val="00F71F49"/>
    <w:rsid w:val="00F72020"/>
    <w:rsid w:val="00F72395"/>
    <w:rsid w:val="00F72D73"/>
    <w:rsid w:val="00F730A2"/>
    <w:rsid w:val="00F7316E"/>
    <w:rsid w:val="00F733E6"/>
    <w:rsid w:val="00F739A0"/>
    <w:rsid w:val="00F73ACE"/>
    <w:rsid w:val="00F73B72"/>
    <w:rsid w:val="00F73EEA"/>
    <w:rsid w:val="00F7422D"/>
    <w:rsid w:val="00F746EF"/>
    <w:rsid w:val="00F746FB"/>
    <w:rsid w:val="00F74754"/>
    <w:rsid w:val="00F75170"/>
    <w:rsid w:val="00F75281"/>
    <w:rsid w:val="00F75330"/>
    <w:rsid w:val="00F7541E"/>
    <w:rsid w:val="00F7566C"/>
    <w:rsid w:val="00F7586A"/>
    <w:rsid w:val="00F759E1"/>
    <w:rsid w:val="00F75AC4"/>
    <w:rsid w:val="00F75B66"/>
    <w:rsid w:val="00F763A8"/>
    <w:rsid w:val="00F76ABB"/>
    <w:rsid w:val="00F76BD9"/>
    <w:rsid w:val="00F76CF6"/>
    <w:rsid w:val="00F771FF"/>
    <w:rsid w:val="00F77832"/>
    <w:rsid w:val="00F779BB"/>
    <w:rsid w:val="00F8000E"/>
    <w:rsid w:val="00F80318"/>
    <w:rsid w:val="00F803D0"/>
    <w:rsid w:val="00F8050C"/>
    <w:rsid w:val="00F80703"/>
    <w:rsid w:val="00F80948"/>
    <w:rsid w:val="00F81387"/>
    <w:rsid w:val="00F82134"/>
    <w:rsid w:val="00F821AD"/>
    <w:rsid w:val="00F822E3"/>
    <w:rsid w:val="00F82866"/>
    <w:rsid w:val="00F82892"/>
    <w:rsid w:val="00F829C3"/>
    <w:rsid w:val="00F82CAD"/>
    <w:rsid w:val="00F834ED"/>
    <w:rsid w:val="00F83595"/>
    <w:rsid w:val="00F83CE0"/>
    <w:rsid w:val="00F841FB"/>
    <w:rsid w:val="00F84421"/>
    <w:rsid w:val="00F8449B"/>
    <w:rsid w:val="00F84562"/>
    <w:rsid w:val="00F84805"/>
    <w:rsid w:val="00F84B44"/>
    <w:rsid w:val="00F84C67"/>
    <w:rsid w:val="00F85691"/>
    <w:rsid w:val="00F8595B"/>
    <w:rsid w:val="00F85980"/>
    <w:rsid w:val="00F868E5"/>
    <w:rsid w:val="00F86D27"/>
    <w:rsid w:val="00F87032"/>
    <w:rsid w:val="00F87094"/>
    <w:rsid w:val="00F878F4"/>
    <w:rsid w:val="00F87AB3"/>
    <w:rsid w:val="00F900C3"/>
    <w:rsid w:val="00F9070D"/>
    <w:rsid w:val="00F90A08"/>
    <w:rsid w:val="00F90A2E"/>
    <w:rsid w:val="00F91308"/>
    <w:rsid w:val="00F913DC"/>
    <w:rsid w:val="00F915BA"/>
    <w:rsid w:val="00F91919"/>
    <w:rsid w:val="00F91D3A"/>
    <w:rsid w:val="00F91DDA"/>
    <w:rsid w:val="00F920C5"/>
    <w:rsid w:val="00F9226A"/>
    <w:rsid w:val="00F923CF"/>
    <w:rsid w:val="00F9246A"/>
    <w:rsid w:val="00F92A4B"/>
    <w:rsid w:val="00F92CB0"/>
    <w:rsid w:val="00F92F83"/>
    <w:rsid w:val="00F93448"/>
    <w:rsid w:val="00F937CD"/>
    <w:rsid w:val="00F9397A"/>
    <w:rsid w:val="00F93A37"/>
    <w:rsid w:val="00F93EFF"/>
    <w:rsid w:val="00F94182"/>
    <w:rsid w:val="00F9431F"/>
    <w:rsid w:val="00F944D9"/>
    <w:rsid w:val="00F944E7"/>
    <w:rsid w:val="00F945FD"/>
    <w:rsid w:val="00F94A72"/>
    <w:rsid w:val="00F94DB3"/>
    <w:rsid w:val="00F94E6E"/>
    <w:rsid w:val="00F95107"/>
    <w:rsid w:val="00F95547"/>
    <w:rsid w:val="00F95CB7"/>
    <w:rsid w:val="00F95D26"/>
    <w:rsid w:val="00F95DF4"/>
    <w:rsid w:val="00F95F97"/>
    <w:rsid w:val="00F96443"/>
    <w:rsid w:val="00F96500"/>
    <w:rsid w:val="00F96746"/>
    <w:rsid w:val="00F969C7"/>
    <w:rsid w:val="00F96D2F"/>
    <w:rsid w:val="00F96D38"/>
    <w:rsid w:val="00F970DD"/>
    <w:rsid w:val="00F9794D"/>
    <w:rsid w:val="00F97CFF"/>
    <w:rsid w:val="00F97FC0"/>
    <w:rsid w:val="00FA0070"/>
    <w:rsid w:val="00FA09B0"/>
    <w:rsid w:val="00FA11B0"/>
    <w:rsid w:val="00FA1264"/>
    <w:rsid w:val="00FA16BE"/>
    <w:rsid w:val="00FA19D2"/>
    <w:rsid w:val="00FA1E63"/>
    <w:rsid w:val="00FA226A"/>
    <w:rsid w:val="00FA229B"/>
    <w:rsid w:val="00FA2483"/>
    <w:rsid w:val="00FA24AA"/>
    <w:rsid w:val="00FA253D"/>
    <w:rsid w:val="00FA26FD"/>
    <w:rsid w:val="00FA274E"/>
    <w:rsid w:val="00FA28D1"/>
    <w:rsid w:val="00FA2B5F"/>
    <w:rsid w:val="00FA2C35"/>
    <w:rsid w:val="00FA2D87"/>
    <w:rsid w:val="00FA31E7"/>
    <w:rsid w:val="00FA3608"/>
    <w:rsid w:val="00FA37F9"/>
    <w:rsid w:val="00FA3833"/>
    <w:rsid w:val="00FA3C25"/>
    <w:rsid w:val="00FA413A"/>
    <w:rsid w:val="00FA4144"/>
    <w:rsid w:val="00FA4C62"/>
    <w:rsid w:val="00FA4DC1"/>
    <w:rsid w:val="00FA4DDF"/>
    <w:rsid w:val="00FA4E3B"/>
    <w:rsid w:val="00FA4F38"/>
    <w:rsid w:val="00FA5C71"/>
    <w:rsid w:val="00FA5E78"/>
    <w:rsid w:val="00FA5EA0"/>
    <w:rsid w:val="00FA645E"/>
    <w:rsid w:val="00FA6558"/>
    <w:rsid w:val="00FA6623"/>
    <w:rsid w:val="00FA6A01"/>
    <w:rsid w:val="00FA6E7F"/>
    <w:rsid w:val="00FA7114"/>
    <w:rsid w:val="00FA7273"/>
    <w:rsid w:val="00FA75FF"/>
    <w:rsid w:val="00FA7FFC"/>
    <w:rsid w:val="00FB052D"/>
    <w:rsid w:val="00FB0831"/>
    <w:rsid w:val="00FB14B7"/>
    <w:rsid w:val="00FB17B8"/>
    <w:rsid w:val="00FB187B"/>
    <w:rsid w:val="00FB2137"/>
    <w:rsid w:val="00FB22D7"/>
    <w:rsid w:val="00FB2379"/>
    <w:rsid w:val="00FB2641"/>
    <w:rsid w:val="00FB2D31"/>
    <w:rsid w:val="00FB2D4E"/>
    <w:rsid w:val="00FB2EE0"/>
    <w:rsid w:val="00FB32F4"/>
    <w:rsid w:val="00FB3420"/>
    <w:rsid w:val="00FB35AE"/>
    <w:rsid w:val="00FB3B86"/>
    <w:rsid w:val="00FB3BA0"/>
    <w:rsid w:val="00FB3CB7"/>
    <w:rsid w:val="00FB3D85"/>
    <w:rsid w:val="00FB45E2"/>
    <w:rsid w:val="00FB481A"/>
    <w:rsid w:val="00FB4A84"/>
    <w:rsid w:val="00FB4B36"/>
    <w:rsid w:val="00FB4B8A"/>
    <w:rsid w:val="00FB5152"/>
    <w:rsid w:val="00FB54C3"/>
    <w:rsid w:val="00FB54DA"/>
    <w:rsid w:val="00FB5590"/>
    <w:rsid w:val="00FB5A7E"/>
    <w:rsid w:val="00FB5C02"/>
    <w:rsid w:val="00FB5F8F"/>
    <w:rsid w:val="00FB60C3"/>
    <w:rsid w:val="00FB64BE"/>
    <w:rsid w:val="00FB680E"/>
    <w:rsid w:val="00FB6B73"/>
    <w:rsid w:val="00FB6D2F"/>
    <w:rsid w:val="00FB6F0E"/>
    <w:rsid w:val="00FB7503"/>
    <w:rsid w:val="00FB756F"/>
    <w:rsid w:val="00FB77BF"/>
    <w:rsid w:val="00FB7A0B"/>
    <w:rsid w:val="00FC0065"/>
    <w:rsid w:val="00FC02FF"/>
    <w:rsid w:val="00FC062F"/>
    <w:rsid w:val="00FC0751"/>
    <w:rsid w:val="00FC0754"/>
    <w:rsid w:val="00FC0882"/>
    <w:rsid w:val="00FC0F15"/>
    <w:rsid w:val="00FC1071"/>
    <w:rsid w:val="00FC149B"/>
    <w:rsid w:val="00FC1B67"/>
    <w:rsid w:val="00FC1C28"/>
    <w:rsid w:val="00FC21D4"/>
    <w:rsid w:val="00FC2391"/>
    <w:rsid w:val="00FC2733"/>
    <w:rsid w:val="00FC3961"/>
    <w:rsid w:val="00FC3AEE"/>
    <w:rsid w:val="00FC3C7C"/>
    <w:rsid w:val="00FC3DBA"/>
    <w:rsid w:val="00FC3FE3"/>
    <w:rsid w:val="00FC406B"/>
    <w:rsid w:val="00FC47C4"/>
    <w:rsid w:val="00FC50E8"/>
    <w:rsid w:val="00FC560D"/>
    <w:rsid w:val="00FC5C60"/>
    <w:rsid w:val="00FC5CD9"/>
    <w:rsid w:val="00FC5E9D"/>
    <w:rsid w:val="00FC604D"/>
    <w:rsid w:val="00FC6238"/>
    <w:rsid w:val="00FC64D5"/>
    <w:rsid w:val="00FC65D1"/>
    <w:rsid w:val="00FC6B71"/>
    <w:rsid w:val="00FC6C9C"/>
    <w:rsid w:val="00FC74F8"/>
    <w:rsid w:val="00FC7951"/>
    <w:rsid w:val="00FC7EAE"/>
    <w:rsid w:val="00FD0386"/>
    <w:rsid w:val="00FD0425"/>
    <w:rsid w:val="00FD069B"/>
    <w:rsid w:val="00FD07CB"/>
    <w:rsid w:val="00FD07D0"/>
    <w:rsid w:val="00FD0901"/>
    <w:rsid w:val="00FD0A04"/>
    <w:rsid w:val="00FD0C3D"/>
    <w:rsid w:val="00FD0ECE"/>
    <w:rsid w:val="00FD195B"/>
    <w:rsid w:val="00FD1A3A"/>
    <w:rsid w:val="00FD1CD2"/>
    <w:rsid w:val="00FD1D6E"/>
    <w:rsid w:val="00FD1F30"/>
    <w:rsid w:val="00FD21E1"/>
    <w:rsid w:val="00FD236B"/>
    <w:rsid w:val="00FD2446"/>
    <w:rsid w:val="00FD2785"/>
    <w:rsid w:val="00FD2903"/>
    <w:rsid w:val="00FD2C0C"/>
    <w:rsid w:val="00FD2DE4"/>
    <w:rsid w:val="00FD31CB"/>
    <w:rsid w:val="00FD33D6"/>
    <w:rsid w:val="00FD33FC"/>
    <w:rsid w:val="00FD3432"/>
    <w:rsid w:val="00FD3493"/>
    <w:rsid w:val="00FD3631"/>
    <w:rsid w:val="00FD3730"/>
    <w:rsid w:val="00FD3A72"/>
    <w:rsid w:val="00FD3ACF"/>
    <w:rsid w:val="00FD3ADE"/>
    <w:rsid w:val="00FD3B08"/>
    <w:rsid w:val="00FD3C28"/>
    <w:rsid w:val="00FD4049"/>
    <w:rsid w:val="00FD4647"/>
    <w:rsid w:val="00FD4806"/>
    <w:rsid w:val="00FD487B"/>
    <w:rsid w:val="00FD4BA4"/>
    <w:rsid w:val="00FD4E5C"/>
    <w:rsid w:val="00FD4E9D"/>
    <w:rsid w:val="00FD51A3"/>
    <w:rsid w:val="00FD534E"/>
    <w:rsid w:val="00FD5593"/>
    <w:rsid w:val="00FD56C7"/>
    <w:rsid w:val="00FD581A"/>
    <w:rsid w:val="00FD5917"/>
    <w:rsid w:val="00FD5CBB"/>
    <w:rsid w:val="00FD5CE1"/>
    <w:rsid w:val="00FD5ECC"/>
    <w:rsid w:val="00FD612E"/>
    <w:rsid w:val="00FD636A"/>
    <w:rsid w:val="00FD6502"/>
    <w:rsid w:val="00FD6564"/>
    <w:rsid w:val="00FD65D6"/>
    <w:rsid w:val="00FD6740"/>
    <w:rsid w:val="00FD6B74"/>
    <w:rsid w:val="00FD70AE"/>
    <w:rsid w:val="00FE002E"/>
    <w:rsid w:val="00FE021C"/>
    <w:rsid w:val="00FE0CB5"/>
    <w:rsid w:val="00FE0D76"/>
    <w:rsid w:val="00FE100D"/>
    <w:rsid w:val="00FE1622"/>
    <w:rsid w:val="00FE16C0"/>
    <w:rsid w:val="00FE214B"/>
    <w:rsid w:val="00FE232D"/>
    <w:rsid w:val="00FE2398"/>
    <w:rsid w:val="00FE2462"/>
    <w:rsid w:val="00FE2CDC"/>
    <w:rsid w:val="00FE2F0A"/>
    <w:rsid w:val="00FE3B81"/>
    <w:rsid w:val="00FE418C"/>
    <w:rsid w:val="00FE4664"/>
    <w:rsid w:val="00FE515A"/>
    <w:rsid w:val="00FE5421"/>
    <w:rsid w:val="00FE5624"/>
    <w:rsid w:val="00FE5863"/>
    <w:rsid w:val="00FE5D2C"/>
    <w:rsid w:val="00FE5D8F"/>
    <w:rsid w:val="00FE5FBF"/>
    <w:rsid w:val="00FE6C25"/>
    <w:rsid w:val="00FE6D70"/>
    <w:rsid w:val="00FE6F67"/>
    <w:rsid w:val="00FE6FBF"/>
    <w:rsid w:val="00FE7453"/>
    <w:rsid w:val="00FE79A6"/>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2F5"/>
    <w:rsid w:val="00FF476E"/>
    <w:rsid w:val="00FF478B"/>
    <w:rsid w:val="00FF4825"/>
    <w:rsid w:val="00FF4E2A"/>
    <w:rsid w:val="00FF4F72"/>
    <w:rsid w:val="00FF4F92"/>
    <w:rsid w:val="00FF54EB"/>
    <w:rsid w:val="00FF5E07"/>
    <w:rsid w:val="00FF5F2E"/>
    <w:rsid w:val="00FF622A"/>
    <w:rsid w:val="00FF6822"/>
    <w:rsid w:val="00FF7131"/>
    <w:rsid w:val="00FF73D0"/>
    <w:rsid w:val="00FF74B3"/>
    <w:rsid w:val="00FF782C"/>
    <w:rsid w:val="00FF7A84"/>
    <w:rsid w:val="00FF7DDF"/>
    <w:rsid w:val="0112406D"/>
    <w:rsid w:val="011D004D"/>
    <w:rsid w:val="012B45D8"/>
    <w:rsid w:val="012F2BDB"/>
    <w:rsid w:val="01364AF7"/>
    <w:rsid w:val="013C7C34"/>
    <w:rsid w:val="013D0FC2"/>
    <w:rsid w:val="0141263E"/>
    <w:rsid w:val="0146302F"/>
    <w:rsid w:val="0162140B"/>
    <w:rsid w:val="01764F01"/>
    <w:rsid w:val="017F2ABF"/>
    <w:rsid w:val="018304D8"/>
    <w:rsid w:val="018B7465"/>
    <w:rsid w:val="01954FED"/>
    <w:rsid w:val="019DAEE1"/>
    <w:rsid w:val="01B13B22"/>
    <w:rsid w:val="01BE2F86"/>
    <w:rsid w:val="01C9230C"/>
    <w:rsid w:val="01CC1A59"/>
    <w:rsid w:val="01CD1584"/>
    <w:rsid w:val="01DE243E"/>
    <w:rsid w:val="01FC5B65"/>
    <w:rsid w:val="01FC6A62"/>
    <w:rsid w:val="020F76A3"/>
    <w:rsid w:val="0210129A"/>
    <w:rsid w:val="02101B77"/>
    <w:rsid w:val="02146C85"/>
    <w:rsid w:val="02183FE3"/>
    <w:rsid w:val="021903D4"/>
    <w:rsid w:val="021938E2"/>
    <w:rsid w:val="0220A0FD"/>
    <w:rsid w:val="0224445F"/>
    <w:rsid w:val="02347ECD"/>
    <w:rsid w:val="023D12EA"/>
    <w:rsid w:val="024D6B6A"/>
    <w:rsid w:val="025F1E69"/>
    <w:rsid w:val="025F6A13"/>
    <w:rsid w:val="02673463"/>
    <w:rsid w:val="026C01FE"/>
    <w:rsid w:val="026C1265"/>
    <w:rsid w:val="0275ECB0"/>
    <w:rsid w:val="02775123"/>
    <w:rsid w:val="027756DA"/>
    <w:rsid w:val="02791210"/>
    <w:rsid w:val="027B388D"/>
    <w:rsid w:val="027C5265"/>
    <w:rsid w:val="027D5138"/>
    <w:rsid w:val="027F51DB"/>
    <w:rsid w:val="029B04E7"/>
    <w:rsid w:val="02A47ABE"/>
    <w:rsid w:val="02A64D67"/>
    <w:rsid w:val="02AE6243"/>
    <w:rsid w:val="02AF6AE1"/>
    <w:rsid w:val="02B94862"/>
    <w:rsid w:val="02BA7BEF"/>
    <w:rsid w:val="02C50D4B"/>
    <w:rsid w:val="02D07684"/>
    <w:rsid w:val="02F02479"/>
    <w:rsid w:val="02F53D16"/>
    <w:rsid w:val="02FC2975"/>
    <w:rsid w:val="03073BDC"/>
    <w:rsid w:val="03080928"/>
    <w:rsid w:val="03174CCC"/>
    <w:rsid w:val="03330434"/>
    <w:rsid w:val="0335186C"/>
    <w:rsid w:val="033F44DC"/>
    <w:rsid w:val="034A77A4"/>
    <w:rsid w:val="035442BF"/>
    <w:rsid w:val="035E3CDD"/>
    <w:rsid w:val="03627F52"/>
    <w:rsid w:val="0364669B"/>
    <w:rsid w:val="037E1B0F"/>
    <w:rsid w:val="03817C2A"/>
    <w:rsid w:val="03840276"/>
    <w:rsid w:val="038403F5"/>
    <w:rsid w:val="038A32BA"/>
    <w:rsid w:val="039A1E8B"/>
    <w:rsid w:val="03A6467F"/>
    <w:rsid w:val="03A9A333"/>
    <w:rsid w:val="03AB1960"/>
    <w:rsid w:val="03BC1673"/>
    <w:rsid w:val="03C42330"/>
    <w:rsid w:val="03C5384E"/>
    <w:rsid w:val="03CA72B3"/>
    <w:rsid w:val="03D438DC"/>
    <w:rsid w:val="03D94068"/>
    <w:rsid w:val="03DD5409"/>
    <w:rsid w:val="03DF7FCB"/>
    <w:rsid w:val="03E147BD"/>
    <w:rsid w:val="03E23182"/>
    <w:rsid w:val="03E246A7"/>
    <w:rsid w:val="03E31281"/>
    <w:rsid w:val="03EA6D74"/>
    <w:rsid w:val="03EE68C0"/>
    <w:rsid w:val="03F367AA"/>
    <w:rsid w:val="03F43ACF"/>
    <w:rsid w:val="03FE070B"/>
    <w:rsid w:val="040B69DC"/>
    <w:rsid w:val="0412050A"/>
    <w:rsid w:val="04354126"/>
    <w:rsid w:val="044240EC"/>
    <w:rsid w:val="0443494B"/>
    <w:rsid w:val="044703D8"/>
    <w:rsid w:val="044C336D"/>
    <w:rsid w:val="0459623E"/>
    <w:rsid w:val="04596405"/>
    <w:rsid w:val="045D52CB"/>
    <w:rsid w:val="04631E25"/>
    <w:rsid w:val="04684DFF"/>
    <w:rsid w:val="047B7862"/>
    <w:rsid w:val="047E6700"/>
    <w:rsid w:val="04874EE9"/>
    <w:rsid w:val="048D0E48"/>
    <w:rsid w:val="049846C6"/>
    <w:rsid w:val="04990845"/>
    <w:rsid w:val="04A1337B"/>
    <w:rsid w:val="04B52315"/>
    <w:rsid w:val="04B92911"/>
    <w:rsid w:val="04B97833"/>
    <w:rsid w:val="04CD6E05"/>
    <w:rsid w:val="04D82085"/>
    <w:rsid w:val="04D911EF"/>
    <w:rsid w:val="04DD72BE"/>
    <w:rsid w:val="04E520BF"/>
    <w:rsid w:val="04EC1C67"/>
    <w:rsid w:val="04F90C54"/>
    <w:rsid w:val="04F94956"/>
    <w:rsid w:val="04FB25DB"/>
    <w:rsid w:val="04FC4325"/>
    <w:rsid w:val="050551E9"/>
    <w:rsid w:val="05075EDE"/>
    <w:rsid w:val="05124615"/>
    <w:rsid w:val="051510A2"/>
    <w:rsid w:val="05217E35"/>
    <w:rsid w:val="05292182"/>
    <w:rsid w:val="052B7BD1"/>
    <w:rsid w:val="05497906"/>
    <w:rsid w:val="054E1244"/>
    <w:rsid w:val="054E7898"/>
    <w:rsid w:val="0555228E"/>
    <w:rsid w:val="055648BB"/>
    <w:rsid w:val="055E1B45"/>
    <w:rsid w:val="055F2CC7"/>
    <w:rsid w:val="0578283D"/>
    <w:rsid w:val="057A2B90"/>
    <w:rsid w:val="058B1455"/>
    <w:rsid w:val="059601C5"/>
    <w:rsid w:val="059D1B25"/>
    <w:rsid w:val="059D1E39"/>
    <w:rsid w:val="059F0B6E"/>
    <w:rsid w:val="059F6BB2"/>
    <w:rsid w:val="05A33D52"/>
    <w:rsid w:val="05A67CFC"/>
    <w:rsid w:val="05AD3262"/>
    <w:rsid w:val="05BC7889"/>
    <w:rsid w:val="05D64F49"/>
    <w:rsid w:val="05DC08AB"/>
    <w:rsid w:val="05DE2659"/>
    <w:rsid w:val="05E078B3"/>
    <w:rsid w:val="05E363B1"/>
    <w:rsid w:val="05F02E62"/>
    <w:rsid w:val="05F25E55"/>
    <w:rsid w:val="05FD7E89"/>
    <w:rsid w:val="06017EFB"/>
    <w:rsid w:val="060467F6"/>
    <w:rsid w:val="060780B1"/>
    <w:rsid w:val="060A2502"/>
    <w:rsid w:val="061C6348"/>
    <w:rsid w:val="0627059C"/>
    <w:rsid w:val="062C61C2"/>
    <w:rsid w:val="063F4D45"/>
    <w:rsid w:val="063F7247"/>
    <w:rsid w:val="06441B97"/>
    <w:rsid w:val="0654568B"/>
    <w:rsid w:val="065509C4"/>
    <w:rsid w:val="066071AA"/>
    <w:rsid w:val="06654406"/>
    <w:rsid w:val="06691992"/>
    <w:rsid w:val="066A3FDA"/>
    <w:rsid w:val="066E7205"/>
    <w:rsid w:val="067368BE"/>
    <w:rsid w:val="06770908"/>
    <w:rsid w:val="06885812"/>
    <w:rsid w:val="06903EC3"/>
    <w:rsid w:val="069239AE"/>
    <w:rsid w:val="06AD0D32"/>
    <w:rsid w:val="06AE63CA"/>
    <w:rsid w:val="06B6745E"/>
    <w:rsid w:val="06BA183E"/>
    <w:rsid w:val="06BC06B0"/>
    <w:rsid w:val="06BF2D84"/>
    <w:rsid w:val="06CA6209"/>
    <w:rsid w:val="06D032FB"/>
    <w:rsid w:val="06E2326F"/>
    <w:rsid w:val="06E53E8B"/>
    <w:rsid w:val="06ED1065"/>
    <w:rsid w:val="06EE322B"/>
    <w:rsid w:val="06F05AFD"/>
    <w:rsid w:val="06FB6D80"/>
    <w:rsid w:val="06FD0EAF"/>
    <w:rsid w:val="0701688B"/>
    <w:rsid w:val="070232D7"/>
    <w:rsid w:val="07073D27"/>
    <w:rsid w:val="07133623"/>
    <w:rsid w:val="0714502A"/>
    <w:rsid w:val="071F4BA4"/>
    <w:rsid w:val="07220225"/>
    <w:rsid w:val="07247AF0"/>
    <w:rsid w:val="07253575"/>
    <w:rsid w:val="07283E97"/>
    <w:rsid w:val="072869FF"/>
    <w:rsid w:val="0733624C"/>
    <w:rsid w:val="073969CE"/>
    <w:rsid w:val="073E5538"/>
    <w:rsid w:val="07437DB5"/>
    <w:rsid w:val="07471FF9"/>
    <w:rsid w:val="07480C99"/>
    <w:rsid w:val="074C734E"/>
    <w:rsid w:val="075E6AA1"/>
    <w:rsid w:val="0760772F"/>
    <w:rsid w:val="07630B87"/>
    <w:rsid w:val="076426DA"/>
    <w:rsid w:val="077D0583"/>
    <w:rsid w:val="078641B8"/>
    <w:rsid w:val="078801C2"/>
    <w:rsid w:val="079724D0"/>
    <w:rsid w:val="079B26B7"/>
    <w:rsid w:val="07BC7B6F"/>
    <w:rsid w:val="07BF295D"/>
    <w:rsid w:val="07CB1F74"/>
    <w:rsid w:val="07CF3091"/>
    <w:rsid w:val="07D37EC1"/>
    <w:rsid w:val="07E612F2"/>
    <w:rsid w:val="07EA0D7A"/>
    <w:rsid w:val="07EC6C3C"/>
    <w:rsid w:val="07F0389C"/>
    <w:rsid w:val="07F83C45"/>
    <w:rsid w:val="07FC21F7"/>
    <w:rsid w:val="08065065"/>
    <w:rsid w:val="080A6303"/>
    <w:rsid w:val="080C51FF"/>
    <w:rsid w:val="08122E2C"/>
    <w:rsid w:val="081861E7"/>
    <w:rsid w:val="08273955"/>
    <w:rsid w:val="08292636"/>
    <w:rsid w:val="082A352F"/>
    <w:rsid w:val="082A3F87"/>
    <w:rsid w:val="083A62F1"/>
    <w:rsid w:val="083B12B7"/>
    <w:rsid w:val="083E63FB"/>
    <w:rsid w:val="084E0B9E"/>
    <w:rsid w:val="086430AE"/>
    <w:rsid w:val="08676F30"/>
    <w:rsid w:val="086909C4"/>
    <w:rsid w:val="086967AA"/>
    <w:rsid w:val="08731582"/>
    <w:rsid w:val="087B2C55"/>
    <w:rsid w:val="087D18A8"/>
    <w:rsid w:val="088A4487"/>
    <w:rsid w:val="08A302CA"/>
    <w:rsid w:val="08AC20A4"/>
    <w:rsid w:val="08B06BDF"/>
    <w:rsid w:val="08B14631"/>
    <w:rsid w:val="08BE63F6"/>
    <w:rsid w:val="08C349D1"/>
    <w:rsid w:val="08C81090"/>
    <w:rsid w:val="08CA4DD9"/>
    <w:rsid w:val="08CB7DC1"/>
    <w:rsid w:val="08CD5CB3"/>
    <w:rsid w:val="08ED4DB1"/>
    <w:rsid w:val="08EE0D2D"/>
    <w:rsid w:val="08F25D46"/>
    <w:rsid w:val="08F36272"/>
    <w:rsid w:val="08F962DD"/>
    <w:rsid w:val="090335F8"/>
    <w:rsid w:val="09095580"/>
    <w:rsid w:val="09126068"/>
    <w:rsid w:val="09143EC0"/>
    <w:rsid w:val="09184F33"/>
    <w:rsid w:val="091F5612"/>
    <w:rsid w:val="092D402E"/>
    <w:rsid w:val="093812A4"/>
    <w:rsid w:val="095026AD"/>
    <w:rsid w:val="09656801"/>
    <w:rsid w:val="0966651A"/>
    <w:rsid w:val="09735575"/>
    <w:rsid w:val="09975C8C"/>
    <w:rsid w:val="09997721"/>
    <w:rsid w:val="09AA0831"/>
    <w:rsid w:val="09B73F3B"/>
    <w:rsid w:val="09BE5276"/>
    <w:rsid w:val="09C363D1"/>
    <w:rsid w:val="09CE7852"/>
    <w:rsid w:val="09D139CF"/>
    <w:rsid w:val="09DA319B"/>
    <w:rsid w:val="09E12D49"/>
    <w:rsid w:val="09ED464C"/>
    <w:rsid w:val="09F36C7C"/>
    <w:rsid w:val="09F67CD5"/>
    <w:rsid w:val="09F84A6A"/>
    <w:rsid w:val="09FB5B70"/>
    <w:rsid w:val="0A004467"/>
    <w:rsid w:val="0A093378"/>
    <w:rsid w:val="0A094EDA"/>
    <w:rsid w:val="0A125114"/>
    <w:rsid w:val="0A1458F8"/>
    <w:rsid w:val="0A1F774C"/>
    <w:rsid w:val="0A2A24AA"/>
    <w:rsid w:val="0A2F1664"/>
    <w:rsid w:val="0A522443"/>
    <w:rsid w:val="0A585A45"/>
    <w:rsid w:val="0A675E23"/>
    <w:rsid w:val="0A6918FB"/>
    <w:rsid w:val="0A6A6C42"/>
    <w:rsid w:val="0A6B546C"/>
    <w:rsid w:val="0A6C29F6"/>
    <w:rsid w:val="0A8411B0"/>
    <w:rsid w:val="0A8F4B40"/>
    <w:rsid w:val="0A994152"/>
    <w:rsid w:val="0A9D76C7"/>
    <w:rsid w:val="0AA45884"/>
    <w:rsid w:val="0AAF6CC6"/>
    <w:rsid w:val="0AC170C9"/>
    <w:rsid w:val="0AC32857"/>
    <w:rsid w:val="0AC94B4F"/>
    <w:rsid w:val="0ACD701A"/>
    <w:rsid w:val="0AD2524E"/>
    <w:rsid w:val="0ADB7E4F"/>
    <w:rsid w:val="0AE23402"/>
    <w:rsid w:val="0AE74811"/>
    <w:rsid w:val="0AF245DE"/>
    <w:rsid w:val="0AF95CEC"/>
    <w:rsid w:val="0B0C0B39"/>
    <w:rsid w:val="0B0F463A"/>
    <w:rsid w:val="0B133D0B"/>
    <w:rsid w:val="0B18556A"/>
    <w:rsid w:val="0B246E4D"/>
    <w:rsid w:val="0B391796"/>
    <w:rsid w:val="0B3F389E"/>
    <w:rsid w:val="0B45240C"/>
    <w:rsid w:val="0B4E0509"/>
    <w:rsid w:val="0B5B31C9"/>
    <w:rsid w:val="0B71026A"/>
    <w:rsid w:val="0B7362D2"/>
    <w:rsid w:val="0B744149"/>
    <w:rsid w:val="0B9E71DF"/>
    <w:rsid w:val="0BAB1D29"/>
    <w:rsid w:val="0BC0578B"/>
    <w:rsid w:val="0BC11F18"/>
    <w:rsid w:val="0BCC70C1"/>
    <w:rsid w:val="0BDD7DB4"/>
    <w:rsid w:val="0BE049BA"/>
    <w:rsid w:val="0BE15903"/>
    <w:rsid w:val="0BE42104"/>
    <w:rsid w:val="0BE81D4D"/>
    <w:rsid w:val="0BEF5E5B"/>
    <w:rsid w:val="0BF034B5"/>
    <w:rsid w:val="0BF5427B"/>
    <w:rsid w:val="0C142A74"/>
    <w:rsid w:val="0C1E1DDF"/>
    <w:rsid w:val="0C201488"/>
    <w:rsid w:val="0C325BD0"/>
    <w:rsid w:val="0C354681"/>
    <w:rsid w:val="0C423058"/>
    <w:rsid w:val="0C4C4CAB"/>
    <w:rsid w:val="0C4D019D"/>
    <w:rsid w:val="0C4E1768"/>
    <w:rsid w:val="0C4F0F18"/>
    <w:rsid w:val="0C5026C1"/>
    <w:rsid w:val="0C6315B9"/>
    <w:rsid w:val="0C6E10B6"/>
    <w:rsid w:val="0C927DFF"/>
    <w:rsid w:val="0C95366B"/>
    <w:rsid w:val="0C9A0B37"/>
    <w:rsid w:val="0C9D30C2"/>
    <w:rsid w:val="0C9E3FC7"/>
    <w:rsid w:val="0CA81D2B"/>
    <w:rsid w:val="0CAA359F"/>
    <w:rsid w:val="0CB228BC"/>
    <w:rsid w:val="0CB26FF1"/>
    <w:rsid w:val="0CB6565E"/>
    <w:rsid w:val="0CC90065"/>
    <w:rsid w:val="0CCA02FF"/>
    <w:rsid w:val="0CCC420F"/>
    <w:rsid w:val="0CDE68E2"/>
    <w:rsid w:val="0CE246C7"/>
    <w:rsid w:val="0CF67406"/>
    <w:rsid w:val="0D002328"/>
    <w:rsid w:val="0D2816E2"/>
    <w:rsid w:val="0D6D74B5"/>
    <w:rsid w:val="0D704616"/>
    <w:rsid w:val="0D775C35"/>
    <w:rsid w:val="0D813746"/>
    <w:rsid w:val="0D862CD1"/>
    <w:rsid w:val="0D8818B1"/>
    <w:rsid w:val="0DA24005"/>
    <w:rsid w:val="0DAC216E"/>
    <w:rsid w:val="0DAD48CD"/>
    <w:rsid w:val="0DB66CDF"/>
    <w:rsid w:val="0DB71CBC"/>
    <w:rsid w:val="0DBA6268"/>
    <w:rsid w:val="0DBC77AF"/>
    <w:rsid w:val="0DD1423D"/>
    <w:rsid w:val="0DD41F6E"/>
    <w:rsid w:val="0DD813C2"/>
    <w:rsid w:val="0DE151CA"/>
    <w:rsid w:val="0DEA3598"/>
    <w:rsid w:val="0DF92D8E"/>
    <w:rsid w:val="0E0B37BF"/>
    <w:rsid w:val="0E0D1693"/>
    <w:rsid w:val="0E0D20EA"/>
    <w:rsid w:val="0E127AB3"/>
    <w:rsid w:val="0E172BD0"/>
    <w:rsid w:val="0E237125"/>
    <w:rsid w:val="0E250038"/>
    <w:rsid w:val="0E2B1E2F"/>
    <w:rsid w:val="0E2B612E"/>
    <w:rsid w:val="0E2D0618"/>
    <w:rsid w:val="0E482AAB"/>
    <w:rsid w:val="0E491B4C"/>
    <w:rsid w:val="0E51153E"/>
    <w:rsid w:val="0E5B7179"/>
    <w:rsid w:val="0E691CCE"/>
    <w:rsid w:val="0E6F71C6"/>
    <w:rsid w:val="0E735E0B"/>
    <w:rsid w:val="0E737B6D"/>
    <w:rsid w:val="0E745AEF"/>
    <w:rsid w:val="0E951CFE"/>
    <w:rsid w:val="0EA75945"/>
    <w:rsid w:val="0EA83373"/>
    <w:rsid w:val="0EAC0C39"/>
    <w:rsid w:val="0EB4371E"/>
    <w:rsid w:val="0EB74C49"/>
    <w:rsid w:val="0EBA03AB"/>
    <w:rsid w:val="0EC854EE"/>
    <w:rsid w:val="0ED34457"/>
    <w:rsid w:val="0ED47639"/>
    <w:rsid w:val="0EDC40FC"/>
    <w:rsid w:val="0EE9469F"/>
    <w:rsid w:val="0EEB4D98"/>
    <w:rsid w:val="0EF41D45"/>
    <w:rsid w:val="0EF4677D"/>
    <w:rsid w:val="0EF748FA"/>
    <w:rsid w:val="0EFB617C"/>
    <w:rsid w:val="0F0276D3"/>
    <w:rsid w:val="0F0E4DD4"/>
    <w:rsid w:val="0F1750BB"/>
    <w:rsid w:val="0F1C0E60"/>
    <w:rsid w:val="0F3403FC"/>
    <w:rsid w:val="0F3A6B04"/>
    <w:rsid w:val="0F3B720B"/>
    <w:rsid w:val="0F407BA2"/>
    <w:rsid w:val="0F4124FC"/>
    <w:rsid w:val="0F491D87"/>
    <w:rsid w:val="0F517771"/>
    <w:rsid w:val="0F5A5547"/>
    <w:rsid w:val="0F5B01CC"/>
    <w:rsid w:val="0F691AE3"/>
    <w:rsid w:val="0F6C79D0"/>
    <w:rsid w:val="0F774E21"/>
    <w:rsid w:val="0F8025F9"/>
    <w:rsid w:val="0F80785B"/>
    <w:rsid w:val="0F837297"/>
    <w:rsid w:val="0F8D45C0"/>
    <w:rsid w:val="0F8F0343"/>
    <w:rsid w:val="0F910D47"/>
    <w:rsid w:val="0F9D66A7"/>
    <w:rsid w:val="0FA375DA"/>
    <w:rsid w:val="0FAD56F0"/>
    <w:rsid w:val="0FBD56DA"/>
    <w:rsid w:val="0FC47BEE"/>
    <w:rsid w:val="0FC67085"/>
    <w:rsid w:val="0FC77320"/>
    <w:rsid w:val="0FCC1A9C"/>
    <w:rsid w:val="0FCD379D"/>
    <w:rsid w:val="0FD76E84"/>
    <w:rsid w:val="0FDE142F"/>
    <w:rsid w:val="0FE255F1"/>
    <w:rsid w:val="0FE40E31"/>
    <w:rsid w:val="0FFC789C"/>
    <w:rsid w:val="10216E8D"/>
    <w:rsid w:val="103A3E73"/>
    <w:rsid w:val="104C5CB1"/>
    <w:rsid w:val="104D013D"/>
    <w:rsid w:val="10537696"/>
    <w:rsid w:val="105E2489"/>
    <w:rsid w:val="10600B5A"/>
    <w:rsid w:val="108D245B"/>
    <w:rsid w:val="10912CBD"/>
    <w:rsid w:val="109144A2"/>
    <w:rsid w:val="10933493"/>
    <w:rsid w:val="10953CD7"/>
    <w:rsid w:val="10A50104"/>
    <w:rsid w:val="10A8502C"/>
    <w:rsid w:val="10B62A7E"/>
    <w:rsid w:val="10BF3F19"/>
    <w:rsid w:val="10C5487F"/>
    <w:rsid w:val="10D4316A"/>
    <w:rsid w:val="10D768B8"/>
    <w:rsid w:val="10E327C3"/>
    <w:rsid w:val="10E807B4"/>
    <w:rsid w:val="10EA72BF"/>
    <w:rsid w:val="10EF1F1D"/>
    <w:rsid w:val="10EF55E2"/>
    <w:rsid w:val="10F37C00"/>
    <w:rsid w:val="10F478FA"/>
    <w:rsid w:val="10FE7BA4"/>
    <w:rsid w:val="11033AAE"/>
    <w:rsid w:val="110C7155"/>
    <w:rsid w:val="112405C6"/>
    <w:rsid w:val="113073A1"/>
    <w:rsid w:val="1136790C"/>
    <w:rsid w:val="113D358A"/>
    <w:rsid w:val="11497AAA"/>
    <w:rsid w:val="11497C22"/>
    <w:rsid w:val="114F1E34"/>
    <w:rsid w:val="115661E6"/>
    <w:rsid w:val="11595EDC"/>
    <w:rsid w:val="115B3410"/>
    <w:rsid w:val="11635CAD"/>
    <w:rsid w:val="11661BB9"/>
    <w:rsid w:val="118733AB"/>
    <w:rsid w:val="11884619"/>
    <w:rsid w:val="11931A63"/>
    <w:rsid w:val="119D4F1B"/>
    <w:rsid w:val="119D7849"/>
    <w:rsid w:val="119E1961"/>
    <w:rsid w:val="11A4168C"/>
    <w:rsid w:val="11B119D1"/>
    <w:rsid w:val="11B1719A"/>
    <w:rsid w:val="11B67D9F"/>
    <w:rsid w:val="11C36FD0"/>
    <w:rsid w:val="11C6D887"/>
    <w:rsid w:val="11C9032D"/>
    <w:rsid w:val="11DC0DD8"/>
    <w:rsid w:val="11DC38F9"/>
    <w:rsid w:val="11EB5D8B"/>
    <w:rsid w:val="11EE08B2"/>
    <w:rsid w:val="11F225E9"/>
    <w:rsid w:val="11F33A52"/>
    <w:rsid w:val="11F6070F"/>
    <w:rsid w:val="11FB0934"/>
    <w:rsid w:val="11FD4B55"/>
    <w:rsid w:val="120644C2"/>
    <w:rsid w:val="120B3783"/>
    <w:rsid w:val="120E5DAF"/>
    <w:rsid w:val="12232A8C"/>
    <w:rsid w:val="122C0E97"/>
    <w:rsid w:val="1233415A"/>
    <w:rsid w:val="123450FE"/>
    <w:rsid w:val="123541D9"/>
    <w:rsid w:val="12357295"/>
    <w:rsid w:val="123A7F0A"/>
    <w:rsid w:val="1242135C"/>
    <w:rsid w:val="12457674"/>
    <w:rsid w:val="125E0A09"/>
    <w:rsid w:val="1270056B"/>
    <w:rsid w:val="12835E8C"/>
    <w:rsid w:val="12930B2C"/>
    <w:rsid w:val="129927B0"/>
    <w:rsid w:val="12AF0B1E"/>
    <w:rsid w:val="12B850C8"/>
    <w:rsid w:val="12D05C74"/>
    <w:rsid w:val="12D06C66"/>
    <w:rsid w:val="12D26B87"/>
    <w:rsid w:val="12DB3441"/>
    <w:rsid w:val="12E27C8E"/>
    <w:rsid w:val="12E76B39"/>
    <w:rsid w:val="12EB3593"/>
    <w:rsid w:val="12F22D1F"/>
    <w:rsid w:val="12FB512C"/>
    <w:rsid w:val="12FE50A9"/>
    <w:rsid w:val="131627B6"/>
    <w:rsid w:val="13185170"/>
    <w:rsid w:val="131D0A9B"/>
    <w:rsid w:val="132B17C0"/>
    <w:rsid w:val="13322D89"/>
    <w:rsid w:val="1334547B"/>
    <w:rsid w:val="13423761"/>
    <w:rsid w:val="13584FCB"/>
    <w:rsid w:val="1381442C"/>
    <w:rsid w:val="138B33E6"/>
    <w:rsid w:val="13990DF0"/>
    <w:rsid w:val="139E4608"/>
    <w:rsid w:val="13A113AB"/>
    <w:rsid w:val="13A1683F"/>
    <w:rsid w:val="13A85192"/>
    <w:rsid w:val="13BB28F1"/>
    <w:rsid w:val="13C02715"/>
    <w:rsid w:val="13D30842"/>
    <w:rsid w:val="13D316BF"/>
    <w:rsid w:val="13D45365"/>
    <w:rsid w:val="13DB0FC2"/>
    <w:rsid w:val="13EF00B6"/>
    <w:rsid w:val="13FD16D4"/>
    <w:rsid w:val="13FF61BC"/>
    <w:rsid w:val="14000499"/>
    <w:rsid w:val="14020E3A"/>
    <w:rsid w:val="140C77F8"/>
    <w:rsid w:val="141204DA"/>
    <w:rsid w:val="14127D15"/>
    <w:rsid w:val="14175291"/>
    <w:rsid w:val="141C1250"/>
    <w:rsid w:val="142101DE"/>
    <w:rsid w:val="14350A9F"/>
    <w:rsid w:val="14357865"/>
    <w:rsid w:val="14401272"/>
    <w:rsid w:val="14570A29"/>
    <w:rsid w:val="146454AF"/>
    <w:rsid w:val="146718DB"/>
    <w:rsid w:val="14672939"/>
    <w:rsid w:val="146E5093"/>
    <w:rsid w:val="146E7C56"/>
    <w:rsid w:val="14711AA4"/>
    <w:rsid w:val="14793BDB"/>
    <w:rsid w:val="14850DEF"/>
    <w:rsid w:val="14892A6C"/>
    <w:rsid w:val="14933CC0"/>
    <w:rsid w:val="149354DC"/>
    <w:rsid w:val="14A1756E"/>
    <w:rsid w:val="14D63B90"/>
    <w:rsid w:val="14DA3DA1"/>
    <w:rsid w:val="14DD753A"/>
    <w:rsid w:val="14E02104"/>
    <w:rsid w:val="14EA470B"/>
    <w:rsid w:val="14F26DC1"/>
    <w:rsid w:val="14F3387B"/>
    <w:rsid w:val="14F646C4"/>
    <w:rsid w:val="151F27CD"/>
    <w:rsid w:val="15242C46"/>
    <w:rsid w:val="152B7B20"/>
    <w:rsid w:val="153A54FD"/>
    <w:rsid w:val="154B3CB9"/>
    <w:rsid w:val="154E4841"/>
    <w:rsid w:val="15510055"/>
    <w:rsid w:val="15525A90"/>
    <w:rsid w:val="15584CFE"/>
    <w:rsid w:val="15642A3E"/>
    <w:rsid w:val="156638BC"/>
    <w:rsid w:val="157A38D0"/>
    <w:rsid w:val="157C01DC"/>
    <w:rsid w:val="158939BB"/>
    <w:rsid w:val="15977E19"/>
    <w:rsid w:val="159A629D"/>
    <w:rsid w:val="159F1F8B"/>
    <w:rsid w:val="159F6893"/>
    <w:rsid w:val="15A30C30"/>
    <w:rsid w:val="15B22FAD"/>
    <w:rsid w:val="15B23FB5"/>
    <w:rsid w:val="15B27587"/>
    <w:rsid w:val="15BE2CA9"/>
    <w:rsid w:val="15C6096D"/>
    <w:rsid w:val="15D95672"/>
    <w:rsid w:val="15DB4310"/>
    <w:rsid w:val="15DC1A1D"/>
    <w:rsid w:val="15DE1ABA"/>
    <w:rsid w:val="15E243DF"/>
    <w:rsid w:val="160801EC"/>
    <w:rsid w:val="16116B4C"/>
    <w:rsid w:val="161F62C9"/>
    <w:rsid w:val="1625425B"/>
    <w:rsid w:val="16282D8C"/>
    <w:rsid w:val="162A44CE"/>
    <w:rsid w:val="162B3514"/>
    <w:rsid w:val="16357CFF"/>
    <w:rsid w:val="16390EAF"/>
    <w:rsid w:val="163A0652"/>
    <w:rsid w:val="1648782E"/>
    <w:rsid w:val="164A6035"/>
    <w:rsid w:val="1650434C"/>
    <w:rsid w:val="16512788"/>
    <w:rsid w:val="16539390"/>
    <w:rsid w:val="16612C65"/>
    <w:rsid w:val="1661620D"/>
    <w:rsid w:val="166D3FC0"/>
    <w:rsid w:val="167464C8"/>
    <w:rsid w:val="167F4ADE"/>
    <w:rsid w:val="16805536"/>
    <w:rsid w:val="169511FD"/>
    <w:rsid w:val="169F3BD5"/>
    <w:rsid w:val="16A65263"/>
    <w:rsid w:val="16B229A2"/>
    <w:rsid w:val="16B81259"/>
    <w:rsid w:val="16C974C4"/>
    <w:rsid w:val="16CB311C"/>
    <w:rsid w:val="16CC4B1D"/>
    <w:rsid w:val="16D20CC9"/>
    <w:rsid w:val="16D33049"/>
    <w:rsid w:val="16DB1B4C"/>
    <w:rsid w:val="16E13219"/>
    <w:rsid w:val="16E43DFD"/>
    <w:rsid w:val="16F46EE4"/>
    <w:rsid w:val="17034F4D"/>
    <w:rsid w:val="17063101"/>
    <w:rsid w:val="170B5DC6"/>
    <w:rsid w:val="170F046C"/>
    <w:rsid w:val="17155857"/>
    <w:rsid w:val="17164FE9"/>
    <w:rsid w:val="171A5577"/>
    <w:rsid w:val="17280B39"/>
    <w:rsid w:val="172B32CD"/>
    <w:rsid w:val="17320E70"/>
    <w:rsid w:val="174301EB"/>
    <w:rsid w:val="174C382F"/>
    <w:rsid w:val="17584F00"/>
    <w:rsid w:val="176262E8"/>
    <w:rsid w:val="17683661"/>
    <w:rsid w:val="17796C4C"/>
    <w:rsid w:val="177D1C6B"/>
    <w:rsid w:val="178D5A19"/>
    <w:rsid w:val="178F495A"/>
    <w:rsid w:val="17950508"/>
    <w:rsid w:val="17A2686F"/>
    <w:rsid w:val="17AC1E33"/>
    <w:rsid w:val="17C452DB"/>
    <w:rsid w:val="17C71B1C"/>
    <w:rsid w:val="17CC77EC"/>
    <w:rsid w:val="17EF735C"/>
    <w:rsid w:val="17F93D29"/>
    <w:rsid w:val="17FA3895"/>
    <w:rsid w:val="17FD5542"/>
    <w:rsid w:val="18014B9E"/>
    <w:rsid w:val="1801765E"/>
    <w:rsid w:val="180B6E45"/>
    <w:rsid w:val="18111EC8"/>
    <w:rsid w:val="18161631"/>
    <w:rsid w:val="18257750"/>
    <w:rsid w:val="182D26FE"/>
    <w:rsid w:val="184509DD"/>
    <w:rsid w:val="184CD032"/>
    <w:rsid w:val="186C4D02"/>
    <w:rsid w:val="186E4A63"/>
    <w:rsid w:val="18704CBE"/>
    <w:rsid w:val="188333A4"/>
    <w:rsid w:val="1883573C"/>
    <w:rsid w:val="188379D6"/>
    <w:rsid w:val="188666CB"/>
    <w:rsid w:val="18866F36"/>
    <w:rsid w:val="188E6C25"/>
    <w:rsid w:val="18962EA6"/>
    <w:rsid w:val="189A41CD"/>
    <w:rsid w:val="189A5490"/>
    <w:rsid w:val="189C75F6"/>
    <w:rsid w:val="18A47A69"/>
    <w:rsid w:val="18A531DE"/>
    <w:rsid w:val="18A60E99"/>
    <w:rsid w:val="18B13E04"/>
    <w:rsid w:val="18B400C3"/>
    <w:rsid w:val="18B60510"/>
    <w:rsid w:val="18C27785"/>
    <w:rsid w:val="18C87AEE"/>
    <w:rsid w:val="18CC30C8"/>
    <w:rsid w:val="18DA62C9"/>
    <w:rsid w:val="18E854F3"/>
    <w:rsid w:val="18F32F71"/>
    <w:rsid w:val="18F942FE"/>
    <w:rsid w:val="18FC7FC9"/>
    <w:rsid w:val="19010C43"/>
    <w:rsid w:val="19042FD1"/>
    <w:rsid w:val="19067C40"/>
    <w:rsid w:val="19084C73"/>
    <w:rsid w:val="19131759"/>
    <w:rsid w:val="1916079C"/>
    <w:rsid w:val="191C1DC9"/>
    <w:rsid w:val="19232C54"/>
    <w:rsid w:val="19365BCA"/>
    <w:rsid w:val="193E1636"/>
    <w:rsid w:val="1940364D"/>
    <w:rsid w:val="19464829"/>
    <w:rsid w:val="19506735"/>
    <w:rsid w:val="19546C26"/>
    <w:rsid w:val="195F6454"/>
    <w:rsid w:val="19715346"/>
    <w:rsid w:val="19725DC2"/>
    <w:rsid w:val="1975062D"/>
    <w:rsid w:val="19792F83"/>
    <w:rsid w:val="197B3295"/>
    <w:rsid w:val="19921A25"/>
    <w:rsid w:val="199923FF"/>
    <w:rsid w:val="19A050EA"/>
    <w:rsid w:val="19B162A8"/>
    <w:rsid w:val="19B41F46"/>
    <w:rsid w:val="19B66704"/>
    <w:rsid w:val="19D3372C"/>
    <w:rsid w:val="19DC3BB3"/>
    <w:rsid w:val="19F83B41"/>
    <w:rsid w:val="19FE37BC"/>
    <w:rsid w:val="19FE4F69"/>
    <w:rsid w:val="19FF4FA8"/>
    <w:rsid w:val="1A054259"/>
    <w:rsid w:val="1A062FF7"/>
    <w:rsid w:val="1A1031F1"/>
    <w:rsid w:val="1A1327D5"/>
    <w:rsid w:val="1A160947"/>
    <w:rsid w:val="1A186600"/>
    <w:rsid w:val="1A1B2F8D"/>
    <w:rsid w:val="1A214267"/>
    <w:rsid w:val="1A219784"/>
    <w:rsid w:val="1A246267"/>
    <w:rsid w:val="1A2A46F0"/>
    <w:rsid w:val="1A2D256E"/>
    <w:rsid w:val="1A2E52C2"/>
    <w:rsid w:val="1A341512"/>
    <w:rsid w:val="1A34790B"/>
    <w:rsid w:val="1A370C0F"/>
    <w:rsid w:val="1A412974"/>
    <w:rsid w:val="1A4644F8"/>
    <w:rsid w:val="1A553951"/>
    <w:rsid w:val="1A5C0A1E"/>
    <w:rsid w:val="1A614502"/>
    <w:rsid w:val="1A64278E"/>
    <w:rsid w:val="1A652CE6"/>
    <w:rsid w:val="1A6A503D"/>
    <w:rsid w:val="1A6D0FCB"/>
    <w:rsid w:val="1A6D4CA8"/>
    <w:rsid w:val="1A720CF3"/>
    <w:rsid w:val="1A765CF9"/>
    <w:rsid w:val="1A7B376A"/>
    <w:rsid w:val="1A7C3F95"/>
    <w:rsid w:val="1A8604A4"/>
    <w:rsid w:val="1A981F65"/>
    <w:rsid w:val="1A9B2D5C"/>
    <w:rsid w:val="1AA062D0"/>
    <w:rsid w:val="1AA066FE"/>
    <w:rsid w:val="1AA11EB4"/>
    <w:rsid w:val="1AAE4214"/>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54A19"/>
    <w:rsid w:val="1B4F229D"/>
    <w:rsid w:val="1B5F17D5"/>
    <w:rsid w:val="1B662829"/>
    <w:rsid w:val="1B7245C2"/>
    <w:rsid w:val="1B731912"/>
    <w:rsid w:val="1B7B7A77"/>
    <w:rsid w:val="1B7C05AB"/>
    <w:rsid w:val="1B7C5973"/>
    <w:rsid w:val="1B7F6005"/>
    <w:rsid w:val="1B8C308F"/>
    <w:rsid w:val="1B94635C"/>
    <w:rsid w:val="1BA74C57"/>
    <w:rsid w:val="1BA86C5F"/>
    <w:rsid w:val="1BB9452F"/>
    <w:rsid w:val="1BC12324"/>
    <w:rsid w:val="1BC42825"/>
    <w:rsid w:val="1BC74968"/>
    <w:rsid w:val="1BCD2BBE"/>
    <w:rsid w:val="1BD436DE"/>
    <w:rsid w:val="1BDB3B3A"/>
    <w:rsid w:val="1BE15771"/>
    <w:rsid w:val="1BE9223D"/>
    <w:rsid w:val="1BEA0646"/>
    <w:rsid w:val="1BEE0A54"/>
    <w:rsid w:val="1BF0248F"/>
    <w:rsid w:val="1BF41454"/>
    <w:rsid w:val="1BFC1E7A"/>
    <w:rsid w:val="1BFE3258"/>
    <w:rsid w:val="1C034202"/>
    <w:rsid w:val="1C054BFA"/>
    <w:rsid w:val="1C0E1BB2"/>
    <w:rsid w:val="1C132CB9"/>
    <w:rsid w:val="1C1F38A9"/>
    <w:rsid w:val="1C301256"/>
    <w:rsid w:val="1C3F1E41"/>
    <w:rsid w:val="1C3F3CFE"/>
    <w:rsid w:val="1C464106"/>
    <w:rsid w:val="1C4C244F"/>
    <w:rsid w:val="1C514A38"/>
    <w:rsid w:val="1C56168B"/>
    <w:rsid w:val="1C612181"/>
    <w:rsid w:val="1C654296"/>
    <w:rsid w:val="1C66305F"/>
    <w:rsid w:val="1C693AA3"/>
    <w:rsid w:val="1C6B52FE"/>
    <w:rsid w:val="1C8418ED"/>
    <w:rsid w:val="1C86736E"/>
    <w:rsid w:val="1C8725C8"/>
    <w:rsid w:val="1C9F4936"/>
    <w:rsid w:val="1CAB641D"/>
    <w:rsid w:val="1CB308AB"/>
    <w:rsid w:val="1CB5013E"/>
    <w:rsid w:val="1CB948C2"/>
    <w:rsid w:val="1CBE768A"/>
    <w:rsid w:val="1CC03BA3"/>
    <w:rsid w:val="1CC84369"/>
    <w:rsid w:val="1CCC26CA"/>
    <w:rsid w:val="1CD15A49"/>
    <w:rsid w:val="1CE104B4"/>
    <w:rsid w:val="1CE318A5"/>
    <w:rsid w:val="1CE97DCE"/>
    <w:rsid w:val="1CED56CE"/>
    <w:rsid w:val="1CEF4B18"/>
    <w:rsid w:val="1CF7051C"/>
    <w:rsid w:val="1CF87958"/>
    <w:rsid w:val="1D024825"/>
    <w:rsid w:val="1D0441B7"/>
    <w:rsid w:val="1D0E1418"/>
    <w:rsid w:val="1D216695"/>
    <w:rsid w:val="1D2A0A0C"/>
    <w:rsid w:val="1D2E4E2F"/>
    <w:rsid w:val="1D3A190A"/>
    <w:rsid w:val="1D415C63"/>
    <w:rsid w:val="1D474F9D"/>
    <w:rsid w:val="1D5435AB"/>
    <w:rsid w:val="1D562B80"/>
    <w:rsid w:val="1D7B3570"/>
    <w:rsid w:val="1D7E0A6B"/>
    <w:rsid w:val="1D7E31F6"/>
    <w:rsid w:val="1D877BEE"/>
    <w:rsid w:val="1D877D35"/>
    <w:rsid w:val="1D8A372D"/>
    <w:rsid w:val="1D9070A3"/>
    <w:rsid w:val="1D96203F"/>
    <w:rsid w:val="1D9A18EF"/>
    <w:rsid w:val="1DAC312A"/>
    <w:rsid w:val="1DB01CCE"/>
    <w:rsid w:val="1DBA27F4"/>
    <w:rsid w:val="1DC45C42"/>
    <w:rsid w:val="1DC7188E"/>
    <w:rsid w:val="1DC85B36"/>
    <w:rsid w:val="1DD30EBB"/>
    <w:rsid w:val="1DDF38BD"/>
    <w:rsid w:val="1DEA1505"/>
    <w:rsid w:val="1DEF7BAB"/>
    <w:rsid w:val="1E02008B"/>
    <w:rsid w:val="1E0A7520"/>
    <w:rsid w:val="1E0B7AFB"/>
    <w:rsid w:val="1E136028"/>
    <w:rsid w:val="1E136147"/>
    <w:rsid w:val="1E216863"/>
    <w:rsid w:val="1E285D4D"/>
    <w:rsid w:val="1E470092"/>
    <w:rsid w:val="1E4A31D5"/>
    <w:rsid w:val="1E4C688B"/>
    <w:rsid w:val="1E516031"/>
    <w:rsid w:val="1E7129A4"/>
    <w:rsid w:val="1E7D3A5C"/>
    <w:rsid w:val="1E800196"/>
    <w:rsid w:val="1E831AE3"/>
    <w:rsid w:val="1E85407E"/>
    <w:rsid w:val="1E8D1976"/>
    <w:rsid w:val="1E9701CB"/>
    <w:rsid w:val="1E9C3B72"/>
    <w:rsid w:val="1E9D6342"/>
    <w:rsid w:val="1EA60FAF"/>
    <w:rsid w:val="1EA74803"/>
    <w:rsid w:val="1EB4225F"/>
    <w:rsid w:val="1EBE6C48"/>
    <w:rsid w:val="1EBF4A6F"/>
    <w:rsid w:val="1EC61567"/>
    <w:rsid w:val="1EC71F73"/>
    <w:rsid w:val="1ECE5317"/>
    <w:rsid w:val="1ED22D90"/>
    <w:rsid w:val="1EE41971"/>
    <w:rsid w:val="1EE58D75"/>
    <w:rsid w:val="1EEC4CCC"/>
    <w:rsid w:val="1EF76A9D"/>
    <w:rsid w:val="1EFD5526"/>
    <w:rsid w:val="1F01531C"/>
    <w:rsid w:val="1F050F84"/>
    <w:rsid w:val="1F052601"/>
    <w:rsid w:val="1F145D30"/>
    <w:rsid w:val="1F3168B1"/>
    <w:rsid w:val="1F3302EA"/>
    <w:rsid w:val="1F335944"/>
    <w:rsid w:val="1F5539BB"/>
    <w:rsid w:val="1F583BB1"/>
    <w:rsid w:val="1F623B76"/>
    <w:rsid w:val="1F634D72"/>
    <w:rsid w:val="1F641F02"/>
    <w:rsid w:val="1F6802D1"/>
    <w:rsid w:val="1F6A1479"/>
    <w:rsid w:val="1F6B2644"/>
    <w:rsid w:val="1F7A2B83"/>
    <w:rsid w:val="1F7D30B3"/>
    <w:rsid w:val="1F8B43D5"/>
    <w:rsid w:val="1F976352"/>
    <w:rsid w:val="1FA90C42"/>
    <w:rsid w:val="1FA993CC"/>
    <w:rsid w:val="1FAE1FE7"/>
    <w:rsid w:val="1FDB614C"/>
    <w:rsid w:val="1FE42792"/>
    <w:rsid w:val="1FE760D8"/>
    <w:rsid w:val="1FF545BA"/>
    <w:rsid w:val="1FF71424"/>
    <w:rsid w:val="1FF909F9"/>
    <w:rsid w:val="1FFC10A7"/>
    <w:rsid w:val="20000366"/>
    <w:rsid w:val="200207C4"/>
    <w:rsid w:val="20067C12"/>
    <w:rsid w:val="200A472F"/>
    <w:rsid w:val="2013E747"/>
    <w:rsid w:val="201534C2"/>
    <w:rsid w:val="20273305"/>
    <w:rsid w:val="20281282"/>
    <w:rsid w:val="20292FF3"/>
    <w:rsid w:val="20373845"/>
    <w:rsid w:val="203A3A90"/>
    <w:rsid w:val="203B0D5C"/>
    <w:rsid w:val="204A62BD"/>
    <w:rsid w:val="204C3B18"/>
    <w:rsid w:val="204E6676"/>
    <w:rsid w:val="20566D81"/>
    <w:rsid w:val="2078505E"/>
    <w:rsid w:val="207C03F3"/>
    <w:rsid w:val="207F67A2"/>
    <w:rsid w:val="20875364"/>
    <w:rsid w:val="20941A5B"/>
    <w:rsid w:val="209D4A40"/>
    <w:rsid w:val="209E3A9C"/>
    <w:rsid w:val="20B145EB"/>
    <w:rsid w:val="20BB18A5"/>
    <w:rsid w:val="20C2276D"/>
    <w:rsid w:val="20C5591C"/>
    <w:rsid w:val="20CB56E1"/>
    <w:rsid w:val="20D57D19"/>
    <w:rsid w:val="20E95B51"/>
    <w:rsid w:val="20EA77B8"/>
    <w:rsid w:val="20EC288F"/>
    <w:rsid w:val="20EC46D8"/>
    <w:rsid w:val="20EF071D"/>
    <w:rsid w:val="20F007AF"/>
    <w:rsid w:val="20F16EBF"/>
    <w:rsid w:val="20F60992"/>
    <w:rsid w:val="21003466"/>
    <w:rsid w:val="21135850"/>
    <w:rsid w:val="211A2644"/>
    <w:rsid w:val="211B6E4A"/>
    <w:rsid w:val="21320957"/>
    <w:rsid w:val="213256B0"/>
    <w:rsid w:val="21374767"/>
    <w:rsid w:val="21383AB5"/>
    <w:rsid w:val="21383B4C"/>
    <w:rsid w:val="213967F0"/>
    <w:rsid w:val="213A2846"/>
    <w:rsid w:val="214020AE"/>
    <w:rsid w:val="21423C55"/>
    <w:rsid w:val="21453A4E"/>
    <w:rsid w:val="215126D0"/>
    <w:rsid w:val="215201C1"/>
    <w:rsid w:val="21546395"/>
    <w:rsid w:val="215639ED"/>
    <w:rsid w:val="21757440"/>
    <w:rsid w:val="218277E0"/>
    <w:rsid w:val="218A4916"/>
    <w:rsid w:val="218B78D3"/>
    <w:rsid w:val="2195668B"/>
    <w:rsid w:val="219F38EA"/>
    <w:rsid w:val="21A07779"/>
    <w:rsid w:val="21A46F41"/>
    <w:rsid w:val="21AD5766"/>
    <w:rsid w:val="21BB7496"/>
    <w:rsid w:val="21BE0D30"/>
    <w:rsid w:val="21BE5AD4"/>
    <w:rsid w:val="21BF1E5F"/>
    <w:rsid w:val="21D26F6C"/>
    <w:rsid w:val="21D603F0"/>
    <w:rsid w:val="21D73206"/>
    <w:rsid w:val="21DA1C40"/>
    <w:rsid w:val="21E10B77"/>
    <w:rsid w:val="21E71B1D"/>
    <w:rsid w:val="21EE2D29"/>
    <w:rsid w:val="21F11F04"/>
    <w:rsid w:val="21F84B42"/>
    <w:rsid w:val="21FD6524"/>
    <w:rsid w:val="22154D00"/>
    <w:rsid w:val="222156D9"/>
    <w:rsid w:val="222E117C"/>
    <w:rsid w:val="22300174"/>
    <w:rsid w:val="2235471D"/>
    <w:rsid w:val="22363B22"/>
    <w:rsid w:val="223E24DB"/>
    <w:rsid w:val="22470A83"/>
    <w:rsid w:val="22497790"/>
    <w:rsid w:val="22596E8E"/>
    <w:rsid w:val="22603392"/>
    <w:rsid w:val="2265039B"/>
    <w:rsid w:val="227E55A0"/>
    <w:rsid w:val="227E6E9A"/>
    <w:rsid w:val="228175F2"/>
    <w:rsid w:val="229543D8"/>
    <w:rsid w:val="22977C29"/>
    <w:rsid w:val="22997BF7"/>
    <w:rsid w:val="229A68DC"/>
    <w:rsid w:val="229F70D2"/>
    <w:rsid w:val="22A67480"/>
    <w:rsid w:val="22AE048D"/>
    <w:rsid w:val="22B86D6A"/>
    <w:rsid w:val="22BA53C8"/>
    <w:rsid w:val="22BA55C0"/>
    <w:rsid w:val="22C6F7FB"/>
    <w:rsid w:val="22CE6EE9"/>
    <w:rsid w:val="22DD7467"/>
    <w:rsid w:val="22EE7477"/>
    <w:rsid w:val="23081A49"/>
    <w:rsid w:val="230F5C7C"/>
    <w:rsid w:val="23186046"/>
    <w:rsid w:val="231C5EE9"/>
    <w:rsid w:val="231D4DB5"/>
    <w:rsid w:val="232A2AC7"/>
    <w:rsid w:val="23303B57"/>
    <w:rsid w:val="233B2F8D"/>
    <w:rsid w:val="233F3918"/>
    <w:rsid w:val="23432943"/>
    <w:rsid w:val="23482E0D"/>
    <w:rsid w:val="234C6410"/>
    <w:rsid w:val="23573F7E"/>
    <w:rsid w:val="23575CF1"/>
    <w:rsid w:val="235B57B5"/>
    <w:rsid w:val="236331FC"/>
    <w:rsid w:val="236664FB"/>
    <w:rsid w:val="23671292"/>
    <w:rsid w:val="236F3EAF"/>
    <w:rsid w:val="23707444"/>
    <w:rsid w:val="23733515"/>
    <w:rsid w:val="237A32C1"/>
    <w:rsid w:val="237C5D2A"/>
    <w:rsid w:val="237E2C82"/>
    <w:rsid w:val="23800A39"/>
    <w:rsid w:val="23804881"/>
    <w:rsid w:val="23804F1C"/>
    <w:rsid w:val="23972D0C"/>
    <w:rsid w:val="23BF466B"/>
    <w:rsid w:val="23C34C00"/>
    <w:rsid w:val="23CE744B"/>
    <w:rsid w:val="23D210B9"/>
    <w:rsid w:val="23DB2223"/>
    <w:rsid w:val="23EE0779"/>
    <w:rsid w:val="23F371A1"/>
    <w:rsid w:val="24077F64"/>
    <w:rsid w:val="240B23E9"/>
    <w:rsid w:val="240D03D9"/>
    <w:rsid w:val="241176B0"/>
    <w:rsid w:val="24186C43"/>
    <w:rsid w:val="24375A8B"/>
    <w:rsid w:val="24463607"/>
    <w:rsid w:val="24477A49"/>
    <w:rsid w:val="244A22D5"/>
    <w:rsid w:val="24520F0E"/>
    <w:rsid w:val="2457206F"/>
    <w:rsid w:val="245C52F8"/>
    <w:rsid w:val="246007C6"/>
    <w:rsid w:val="24621630"/>
    <w:rsid w:val="2463385E"/>
    <w:rsid w:val="246C1533"/>
    <w:rsid w:val="246F007C"/>
    <w:rsid w:val="24705C88"/>
    <w:rsid w:val="2478025B"/>
    <w:rsid w:val="248F7025"/>
    <w:rsid w:val="249730EC"/>
    <w:rsid w:val="249E44FC"/>
    <w:rsid w:val="249E6304"/>
    <w:rsid w:val="24A2161A"/>
    <w:rsid w:val="24A83F69"/>
    <w:rsid w:val="24A8906C"/>
    <w:rsid w:val="24AA5F51"/>
    <w:rsid w:val="24AE5F04"/>
    <w:rsid w:val="24AF6327"/>
    <w:rsid w:val="24B13EFA"/>
    <w:rsid w:val="24B240D2"/>
    <w:rsid w:val="24BF4492"/>
    <w:rsid w:val="24C215F8"/>
    <w:rsid w:val="24C70A97"/>
    <w:rsid w:val="24D30229"/>
    <w:rsid w:val="24D32D0D"/>
    <w:rsid w:val="24D506FA"/>
    <w:rsid w:val="24D701EF"/>
    <w:rsid w:val="24DB6ACB"/>
    <w:rsid w:val="24EA258F"/>
    <w:rsid w:val="250228B0"/>
    <w:rsid w:val="25073ED6"/>
    <w:rsid w:val="250D03B7"/>
    <w:rsid w:val="250D568B"/>
    <w:rsid w:val="25121020"/>
    <w:rsid w:val="25134332"/>
    <w:rsid w:val="251A2686"/>
    <w:rsid w:val="253C3037"/>
    <w:rsid w:val="25476F82"/>
    <w:rsid w:val="25522EA8"/>
    <w:rsid w:val="255B5841"/>
    <w:rsid w:val="257E508F"/>
    <w:rsid w:val="25881B17"/>
    <w:rsid w:val="258A1DA8"/>
    <w:rsid w:val="25A575C0"/>
    <w:rsid w:val="25A94D84"/>
    <w:rsid w:val="25AD2111"/>
    <w:rsid w:val="25AF0563"/>
    <w:rsid w:val="25BE3A0D"/>
    <w:rsid w:val="25C02840"/>
    <w:rsid w:val="25C112C9"/>
    <w:rsid w:val="25CE6267"/>
    <w:rsid w:val="25D27A81"/>
    <w:rsid w:val="25DF749C"/>
    <w:rsid w:val="25E30B5D"/>
    <w:rsid w:val="25EE387A"/>
    <w:rsid w:val="25F67C5E"/>
    <w:rsid w:val="25F74609"/>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70D1C"/>
    <w:rsid w:val="269952B9"/>
    <w:rsid w:val="269C42D4"/>
    <w:rsid w:val="26A0356E"/>
    <w:rsid w:val="26A26D1D"/>
    <w:rsid w:val="26A826D3"/>
    <w:rsid w:val="26B33CD8"/>
    <w:rsid w:val="26BF5712"/>
    <w:rsid w:val="26C66C90"/>
    <w:rsid w:val="26D3073E"/>
    <w:rsid w:val="26D4410B"/>
    <w:rsid w:val="26EF2E13"/>
    <w:rsid w:val="26F463D0"/>
    <w:rsid w:val="26FC3889"/>
    <w:rsid w:val="27011304"/>
    <w:rsid w:val="270D56F6"/>
    <w:rsid w:val="270D7FDD"/>
    <w:rsid w:val="270E452B"/>
    <w:rsid w:val="271346F1"/>
    <w:rsid w:val="27183578"/>
    <w:rsid w:val="27266003"/>
    <w:rsid w:val="272C10D9"/>
    <w:rsid w:val="27334536"/>
    <w:rsid w:val="27490F09"/>
    <w:rsid w:val="274D129A"/>
    <w:rsid w:val="27545E70"/>
    <w:rsid w:val="275B7A7A"/>
    <w:rsid w:val="27644823"/>
    <w:rsid w:val="27741188"/>
    <w:rsid w:val="277731D3"/>
    <w:rsid w:val="277B3CE4"/>
    <w:rsid w:val="27A03267"/>
    <w:rsid w:val="27A10670"/>
    <w:rsid w:val="27A208C8"/>
    <w:rsid w:val="27A773DF"/>
    <w:rsid w:val="27AB5903"/>
    <w:rsid w:val="27AB7429"/>
    <w:rsid w:val="27B2173D"/>
    <w:rsid w:val="27B25D41"/>
    <w:rsid w:val="27C5691C"/>
    <w:rsid w:val="27C76BAE"/>
    <w:rsid w:val="27D74213"/>
    <w:rsid w:val="27D96460"/>
    <w:rsid w:val="27DA35F8"/>
    <w:rsid w:val="27E8744C"/>
    <w:rsid w:val="27EB3CB1"/>
    <w:rsid w:val="27ED4167"/>
    <w:rsid w:val="27F646FF"/>
    <w:rsid w:val="27F7413D"/>
    <w:rsid w:val="28033498"/>
    <w:rsid w:val="280400A0"/>
    <w:rsid w:val="2805470D"/>
    <w:rsid w:val="28081AA0"/>
    <w:rsid w:val="280D0C36"/>
    <w:rsid w:val="2816245E"/>
    <w:rsid w:val="28190E5B"/>
    <w:rsid w:val="281933DD"/>
    <w:rsid w:val="28203485"/>
    <w:rsid w:val="282265A9"/>
    <w:rsid w:val="282851C7"/>
    <w:rsid w:val="28321A69"/>
    <w:rsid w:val="28424D6F"/>
    <w:rsid w:val="2844294C"/>
    <w:rsid w:val="28444834"/>
    <w:rsid w:val="28480912"/>
    <w:rsid w:val="2848370C"/>
    <w:rsid w:val="284C0B26"/>
    <w:rsid w:val="284D602F"/>
    <w:rsid w:val="284E1AB5"/>
    <w:rsid w:val="285009E0"/>
    <w:rsid w:val="28516E30"/>
    <w:rsid w:val="28534D87"/>
    <w:rsid w:val="28541208"/>
    <w:rsid w:val="285519C7"/>
    <w:rsid w:val="2857461D"/>
    <w:rsid w:val="285C053E"/>
    <w:rsid w:val="28647EF7"/>
    <w:rsid w:val="286F5C9D"/>
    <w:rsid w:val="287643C4"/>
    <w:rsid w:val="287856B6"/>
    <w:rsid w:val="28954C3B"/>
    <w:rsid w:val="28960695"/>
    <w:rsid w:val="28A105EC"/>
    <w:rsid w:val="28A8317E"/>
    <w:rsid w:val="28AE25FE"/>
    <w:rsid w:val="28B14097"/>
    <w:rsid w:val="28BC3E3A"/>
    <w:rsid w:val="28CC250F"/>
    <w:rsid w:val="28D62BE4"/>
    <w:rsid w:val="28EB7914"/>
    <w:rsid w:val="29074F71"/>
    <w:rsid w:val="29084514"/>
    <w:rsid w:val="290F3533"/>
    <w:rsid w:val="290F4E13"/>
    <w:rsid w:val="2912033E"/>
    <w:rsid w:val="291D06CC"/>
    <w:rsid w:val="29216BF6"/>
    <w:rsid w:val="29295718"/>
    <w:rsid w:val="293E128D"/>
    <w:rsid w:val="293F4CEC"/>
    <w:rsid w:val="294011C9"/>
    <w:rsid w:val="294D35FD"/>
    <w:rsid w:val="295B6F58"/>
    <w:rsid w:val="29626205"/>
    <w:rsid w:val="296F6716"/>
    <w:rsid w:val="29823560"/>
    <w:rsid w:val="29901566"/>
    <w:rsid w:val="299022F1"/>
    <w:rsid w:val="299D3716"/>
    <w:rsid w:val="29AB6942"/>
    <w:rsid w:val="29B37045"/>
    <w:rsid w:val="29B964AE"/>
    <w:rsid w:val="29C25A3F"/>
    <w:rsid w:val="29C33CCB"/>
    <w:rsid w:val="29C50B0F"/>
    <w:rsid w:val="29D917FD"/>
    <w:rsid w:val="29DC4740"/>
    <w:rsid w:val="29DF06F3"/>
    <w:rsid w:val="29E65C63"/>
    <w:rsid w:val="29EA34CD"/>
    <w:rsid w:val="29EE54EC"/>
    <w:rsid w:val="29F15EFA"/>
    <w:rsid w:val="29FA7F26"/>
    <w:rsid w:val="2A104AA0"/>
    <w:rsid w:val="2A2633C6"/>
    <w:rsid w:val="2A4402BE"/>
    <w:rsid w:val="2A50713E"/>
    <w:rsid w:val="2A581716"/>
    <w:rsid w:val="2A592E75"/>
    <w:rsid w:val="2A5D4276"/>
    <w:rsid w:val="2A606146"/>
    <w:rsid w:val="2A716B1B"/>
    <w:rsid w:val="2A7559E5"/>
    <w:rsid w:val="2A7622D1"/>
    <w:rsid w:val="2A9E06EF"/>
    <w:rsid w:val="2AA51145"/>
    <w:rsid w:val="2AAC7077"/>
    <w:rsid w:val="2AB3396C"/>
    <w:rsid w:val="2AB501B5"/>
    <w:rsid w:val="2ABE2E91"/>
    <w:rsid w:val="2ABF38F1"/>
    <w:rsid w:val="2ABF3EBF"/>
    <w:rsid w:val="2ADE4A0F"/>
    <w:rsid w:val="2AE14370"/>
    <w:rsid w:val="2AE15736"/>
    <w:rsid w:val="2AF1ED85"/>
    <w:rsid w:val="2AF72A4F"/>
    <w:rsid w:val="2AF82C5E"/>
    <w:rsid w:val="2AF95019"/>
    <w:rsid w:val="2B0A3D7A"/>
    <w:rsid w:val="2B0C769A"/>
    <w:rsid w:val="2B324E91"/>
    <w:rsid w:val="2B367A6F"/>
    <w:rsid w:val="2B3A22DC"/>
    <w:rsid w:val="2B427D20"/>
    <w:rsid w:val="2B517BB9"/>
    <w:rsid w:val="2B607B37"/>
    <w:rsid w:val="2B652063"/>
    <w:rsid w:val="2B6532B6"/>
    <w:rsid w:val="2B6D69A9"/>
    <w:rsid w:val="2B6E5607"/>
    <w:rsid w:val="2B721071"/>
    <w:rsid w:val="2B731356"/>
    <w:rsid w:val="2B774832"/>
    <w:rsid w:val="2B7E555B"/>
    <w:rsid w:val="2B9F1859"/>
    <w:rsid w:val="2BA23E5C"/>
    <w:rsid w:val="2BAB2EDD"/>
    <w:rsid w:val="2BAC1CE0"/>
    <w:rsid w:val="2BB44989"/>
    <w:rsid w:val="2BCD0126"/>
    <w:rsid w:val="2BDB1450"/>
    <w:rsid w:val="2BE46624"/>
    <w:rsid w:val="2BE51F8D"/>
    <w:rsid w:val="2BEE321A"/>
    <w:rsid w:val="2BEF7C79"/>
    <w:rsid w:val="2BF067B1"/>
    <w:rsid w:val="2BF5101E"/>
    <w:rsid w:val="2BFA4714"/>
    <w:rsid w:val="2BFC23EF"/>
    <w:rsid w:val="2C005F53"/>
    <w:rsid w:val="2C076CEF"/>
    <w:rsid w:val="2C0B3D5B"/>
    <w:rsid w:val="2C0C3270"/>
    <w:rsid w:val="2C132608"/>
    <w:rsid w:val="2C150B90"/>
    <w:rsid w:val="2C1C20C2"/>
    <w:rsid w:val="2C1F02A7"/>
    <w:rsid w:val="2C1F1375"/>
    <w:rsid w:val="2C26350C"/>
    <w:rsid w:val="2C2A4BB8"/>
    <w:rsid w:val="2C322B16"/>
    <w:rsid w:val="2C35785F"/>
    <w:rsid w:val="2C391CDE"/>
    <w:rsid w:val="2C4059CE"/>
    <w:rsid w:val="2C4E5F9D"/>
    <w:rsid w:val="2C534D2A"/>
    <w:rsid w:val="2C541429"/>
    <w:rsid w:val="2C575AFE"/>
    <w:rsid w:val="2C5874A7"/>
    <w:rsid w:val="2C5B5A66"/>
    <w:rsid w:val="2C736876"/>
    <w:rsid w:val="2C7438E3"/>
    <w:rsid w:val="2C7A3AA8"/>
    <w:rsid w:val="2C9C23D4"/>
    <w:rsid w:val="2CA65646"/>
    <w:rsid w:val="2CA66795"/>
    <w:rsid w:val="2CA83E8D"/>
    <w:rsid w:val="2CB44DEF"/>
    <w:rsid w:val="2CB659E6"/>
    <w:rsid w:val="2CBA3B90"/>
    <w:rsid w:val="2CC626D6"/>
    <w:rsid w:val="2CC71C9C"/>
    <w:rsid w:val="2CCE497E"/>
    <w:rsid w:val="2CD71C7D"/>
    <w:rsid w:val="2CD73320"/>
    <w:rsid w:val="2CDA2AF6"/>
    <w:rsid w:val="2CDA5C98"/>
    <w:rsid w:val="2CDC5157"/>
    <w:rsid w:val="2CE3593C"/>
    <w:rsid w:val="2CE506FF"/>
    <w:rsid w:val="2CED7873"/>
    <w:rsid w:val="2CF02E3B"/>
    <w:rsid w:val="2CF63212"/>
    <w:rsid w:val="2CF772AC"/>
    <w:rsid w:val="2D017B2E"/>
    <w:rsid w:val="2D0E6A02"/>
    <w:rsid w:val="2D1B1E3C"/>
    <w:rsid w:val="2D2B479D"/>
    <w:rsid w:val="2D3C3ED4"/>
    <w:rsid w:val="2D4438E1"/>
    <w:rsid w:val="2D4910F2"/>
    <w:rsid w:val="2D5054DE"/>
    <w:rsid w:val="2D5C4E59"/>
    <w:rsid w:val="2D5E4ADE"/>
    <w:rsid w:val="2D6015F1"/>
    <w:rsid w:val="2D634A73"/>
    <w:rsid w:val="2D64589D"/>
    <w:rsid w:val="2D6D597C"/>
    <w:rsid w:val="2D6F761A"/>
    <w:rsid w:val="2D706578"/>
    <w:rsid w:val="2D7817C8"/>
    <w:rsid w:val="2D802906"/>
    <w:rsid w:val="2D831C8B"/>
    <w:rsid w:val="2D880BFC"/>
    <w:rsid w:val="2D8D191F"/>
    <w:rsid w:val="2D8E149E"/>
    <w:rsid w:val="2D8F6E08"/>
    <w:rsid w:val="2D9369C9"/>
    <w:rsid w:val="2D97241C"/>
    <w:rsid w:val="2DA504E1"/>
    <w:rsid w:val="2DA6277A"/>
    <w:rsid w:val="2DAD589F"/>
    <w:rsid w:val="2DAE43C2"/>
    <w:rsid w:val="2DB461E6"/>
    <w:rsid w:val="2DB6633C"/>
    <w:rsid w:val="2DB93520"/>
    <w:rsid w:val="2DBD22C7"/>
    <w:rsid w:val="2DC4770C"/>
    <w:rsid w:val="2DDC2849"/>
    <w:rsid w:val="2DE2789B"/>
    <w:rsid w:val="2DE44F29"/>
    <w:rsid w:val="2DE77DA5"/>
    <w:rsid w:val="2DEF32CE"/>
    <w:rsid w:val="2E087C35"/>
    <w:rsid w:val="2E22170D"/>
    <w:rsid w:val="2E2316EA"/>
    <w:rsid w:val="2E2856B0"/>
    <w:rsid w:val="2E2A2ECD"/>
    <w:rsid w:val="2E2B01BA"/>
    <w:rsid w:val="2E2C5906"/>
    <w:rsid w:val="2E305FEB"/>
    <w:rsid w:val="2E331081"/>
    <w:rsid w:val="2E3407B9"/>
    <w:rsid w:val="2E3902B8"/>
    <w:rsid w:val="2E3C21C0"/>
    <w:rsid w:val="2E3D72E3"/>
    <w:rsid w:val="2E420B05"/>
    <w:rsid w:val="2E511B94"/>
    <w:rsid w:val="2E5247A2"/>
    <w:rsid w:val="2E544CDD"/>
    <w:rsid w:val="2E58778F"/>
    <w:rsid w:val="2E61610B"/>
    <w:rsid w:val="2E617791"/>
    <w:rsid w:val="2E633686"/>
    <w:rsid w:val="2E805718"/>
    <w:rsid w:val="2E82360D"/>
    <w:rsid w:val="2E9B1DA9"/>
    <w:rsid w:val="2E9F5636"/>
    <w:rsid w:val="2EA040C9"/>
    <w:rsid w:val="2EAC48AB"/>
    <w:rsid w:val="2EB85C87"/>
    <w:rsid w:val="2EB97758"/>
    <w:rsid w:val="2EBD5B0B"/>
    <w:rsid w:val="2EC44B9C"/>
    <w:rsid w:val="2EC953EB"/>
    <w:rsid w:val="2EC95B73"/>
    <w:rsid w:val="2ED04D49"/>
    <w:rsid w:val="2EE03EBD"/>
    <w:rsid w:val="2EF109DF"/>
    <w:rsid w:val="2F0B686C"/>
    <w:rsid w:val="2F0E58A0"/>
    <w:rsid w:val="2F1251F2"/>
    <w:rsid w:val="2F1D7482"/>
    <w:rsid w:val="2F236CEA"/>
    <w:rsid w:val="2F2651F1"/>
    <w:rsid w:val="2F284ABA"/>
    <w:rsid w:val="2F3354BF"/>
    <w:rsid w:val="2F427ECE"/>
    <w:rsid w:val="2F4F69E2"/>
    <w:rsid w:val="2F565FB2"/>
    <w:rsid w:val="2F573206"/>
    <w:rsid w:val="2F5767CB"/>
    <w:rsid w:val="2F696D51"/>
    <w:rsid w:val="2F6A22D0"/>
    <w:rsid w:val="2F6B003F"/>
    <w:rsid w:val="2F6B09C0"/>
    <w:rsid w:val="2F6E709B"/>
    <w:rsid w:val="2F71419D"/>
    <w:rsid w:val="2F762D82"/>
    <w:rsid w:val="2F7A1BCD"/>
    <w:rsid w:val="2F7F26F4"/>
    <w:rsid w:val="2F995363"/>
    <w:rsid w:val="2FA65108"/>
    <w:rsid w:val="2FAC4EC2"/>
    <w:rsid w:val="2FAD465D"/>
    <w:rsid w:val="2FB47F90"/>
    <w:rsid w:val="2FB70FEA"/>
    <w:rsid w:val="2FC11296"/>
    <w:rsid w:val="2FC169F6"/>
    <w:rsid w:val="2FC3622C"/>
    <w:rsid w:val="2FCB3D83"/>
    <w:rsid w:val="2FD1139F"/>
    <w:rsid w:val="2FD90DAA"/>
    <w:rsid w:val="2FDA556B"/>
    <w:rsid w:val="2FE90125"/>
    <w:rsid w:val="2FEA69F8"/>
    <w:rsid w:val="2FF25904"/>
    <w:rsid w:val="2FF33769"/>
    <w:rsid w:val="2FF64952"/>
    <w:rsid w:val="2FF6649E"/>
    <w:rsid w:val="30050E18"/>
    <w:rsid w:val="30130175"/>
    <w:rsid w:val="30141108"/>
    <w:rsid w:val="30165DEB"/>
    <w:rsid w:val="302D312C"/>
    <w:rsid w:val="302F6EA3"/>
    <w:rsid w:val="303124D1"/>
    <w:rsid w:val="303171E0"/>
    <w:rsid w:val="30334D3C"/>
    <w:rsid w:val="303A7152"/>
    <w:rsid w:val="304037A8"/>
    <w:rsid w:val="30437A3B"/>
    <w:rsid w:val="30441317"/>
    <w:rsid w:val="30457BC4"/>
    <w:rsid w:val="30462809"/>
    <w:rsid w:val="30546EB7"/>
    <w:rsid w:val="305B3871"/>
    <w:rsid w:val="306137EE"/>
    <w:rsid w:val="30790825"/>
    <w:rsid w:val="307A6813"/>
    <w:rsid w:val="307D770B"/>
    <w:rsid w:val="30962F3E"/>
    <w:rsid w:val="309A4784"/>
    <w:rsid w:val="309D3E43"/>
    <w:rsid w:val="30A75665"/>
    <w:rsid w:val="30B846BF"/>
    <w:rsid w:val="30D162F2"/>
    <w:rsid w:val="30D17E68"/>
    <w:rsid w:val="30D512AF"/>
    <w:rsid w:val="30DE04A4"/>
    <w:rsid w:val="30E534BF"/>
    <w:rsid w:val="30F013A1"/>
    <w:rsid w:val="30FD4027"/>
    <w:rsid w:val="30FF2795"/>
    <w:rsid w:val="3109521B"/>
    <w:rsid w:val="310C6AA5"/>
    <w:rsid w:val="310D2C9C"/>
    <w:rsid w:val="310E59A6"/>
    <w:rsid w:val="313E2F88"/>
    <w:rsid w:val="315225CF"/>
    <w:rsid w:val="315415A9"/>
    <w:rsid w:val="315C6FE2"/>
    <w:rsid w:val="315E0773"/>
    <w:rsid w:val="31612F81"/>
    <w:rsid w:val="316BE75C"/>
    <w:rsid w:val="316E694B"/>
    <w:rsid w:val="317A12A2"/>
    <w:rsid w:val="31843973"/>
    <w:rsid w:val="318E030B"/>
    <w:rsid w:val="318F0E06"/>
    <w:rsid w:val="318F200F"/>
    <w:rsid w:val="31902455"/>
    <w:rsid w:val="31987443"/>
    <w:rsid w:val="319C4E0E"/>
    <w:rsid w:val="31AA4B96"/>
    <w:rsid w:val="31B3413B"/>
    <w:rsid w:val="31B734EE"/>
    <w:rsid w:val="31B957F5"/>
    <w:rsid w:val="31BD202C"/>
    <w:rsid w:val="31BEFBFE"/>
    <w:rsid w:val="31C26A86"/>
    <w:rsid w:val="31C778F7"/>
    <w:rsid w:val="31CB1B0A"/>
    <w:rsid w:val="31D04C52"/>
    <w:rsid w:val="31DA3535"/>
    <w:rsid w:val="31DD5797"/>
    <w:rsid w:val="31E1343D"/>
    <w:rsid w:val="31EC2192"/>
    <w:rsid w:val="31F72A10"/>
    <w:rsid w:val="31F764BC"/>
    <w:rsid w:val="31F91F75"/>
    <w:rsid w:val="31FA474A"/>
    <w:rsid w:val="320B255B"/>
    <w:rsid w:val="321C4CD1"/>
    <w:rsid w:val="321F3082"/>
    <w:rsid w:val="322111A8"/>
    <w:rsid w:val="32284036"/>
    <w:rsid w:val="32341BC0"/>
    <w:rsid w:val="3234493E"/>
    <w:rsid w:val="32360D3D"/>
    <w:rsid w:val="3239474A"/>
    <w:rsid w:val="323D68E2"/>
    <w:rsid w:val="324F130F"/>
    <w:rsid w:val="32592C2B"/>
    <w:rsid w:val="326D63DA"/>
    <w:rsid w:val="32710802"/>
    <w:rsid w:val="32725014"/>
    <w:rsid w:val="327C65C2"/>
    <w:rsid w:val="32821B04"/>
    <w:rsid w:val="32975CEE"/>
    <w:rsid w:val="329A6ACE"/>
    <w:rsid w:val="32A674F2"/>
    <w:rsid w:val="32AB6AA8"/>
    <w:rsid w:val="32AD356A"/>
    <w:rsid w:val="32B15664"/>
    <w:rsid w:val="32C0258F"/>
    <w:rsid w:val="32D42AE6"/>
    <w:rsid w:val="32E10E1A"/>
    <w:rsid w:val="32E31081"/>
    <w:rsid w:val="32E8137E"/>
    <w:rsid w:val="32E85A8F"/>
    <w:rsid w:val="32ED15B7"/>
    <w:rsid w:val="32FC3448"/>
    <w:rsid w:val="32FF2869"/>
    <w:rsid w:val="330552D1"/>
    <w:rsid w:val="330716FC"/>
    <w:rsid w:val="330C05C7"/>
    <w:rsid w:val="331B2883"/>
    <w:rsid w:val="331EA83F"/>
    <w:rsid w:val="332203DA"/>
    <w:rsid w:val="33233D77"/>
    <w:rsid w:val="332A7601"/>
    <w:rsid w:val="332B3C2E"/>
    <w:rsid w:val="332C3969"/>
    <w:rsid w:val="33311FAB"/>
    <w:rsid w:val="333A65B8"/>
    <w:rsid w:val="334001E7"/>
    <w:rsid w:val="33431009"/>
    <w:rsid w:val="334C0D50"/>
    <w:rsid w:val="33503A36"/>
    <w:rsid w:val="338466E8"/>
    <w:rsid w:val="338A7CFE"/>
    <w:rsid w:val="3391330F"/>
    <w:rsid w:val="33AA1D56"/>
    <w:rsid w:val="33AD7B6F"/>
    <w:rsid w:val="33B043F9"/>
    <w:rsid w:val="33B36D70"/>
    <w:rsid w:val="33B81B0D"/>
    <w:rsid w:val="33D23908"/>
    <w:rsid w:val="33D75F9A"/>
    <w:rsid w:val="33EB4638"/>
    <w:rsid w:val="33EC7BAE"/>
    <w:rsid w:val="33FB43F6"/>
    <w:rsid w:val="33FF7FB6"/>
    <w:rsid w:val="34015AAA"/>
    <w:rsid w:val="340C3A7B"/>
    <w:rsid w:val="341106AC"/>
    <w:rsid w:val="341313E2"/>
    <w:rsid w:val="341F61AB"/>
    <w:rsid w:val="342716E4"/>
    <w:rsid w:val="3443F6AB"/>
    <w:rsid w:val="34466ECC"/>
    <w:rsid w:val="344A2689"/>
    <w:rsid w:val="34565B35"/>
    <w:rsid w:val="34646B52"/>
    <w:rsid w:val="346F457D"/>
    <w:rsid w:val="34732845"/>
    <w:rsid w:val="34765217"/>
    <w:rsid w:val="348D743D"/>
    <w:rsid w:val="349A7C95"/>
    <w:rsid w:val="34A42C2E"/>
    <w:rsid w:val="34A440DA"/>
    <w:rsid w:val="34AF61A0"/>
    <w:rsid w:val="34BE50CF"/>
    <w:rsid w:val="34C55610"/>
    <w:rsid w:val="34C57A46"/>
    <w:rsid w:val="34DA6B6D"/>
    <w:rsid w:val="34DC6E66"/>
    <w:rsid w:val="34E67664"/>
    <w:rsid w:val="34F04622"/>
    <w:rsid w:val="34FA11AD"/>
    <w:rsid w:val="350D7A98"/>
    <w:rsid w:val="351C03EC"/>
    <w:rsid w:val="351E75D7"/>
    <w:rsid w:val="35292539"/>
    <w:rsid w:val="35355CA7"/>
    <w:rsid w:val="353C794E"/>
    <w:rsid w:val="354D34E9"/>
    <w:rsid w:val="35660E05"/>
    <w:rsid w:val="357112E3"/>
    <w:rsid w:val="35712A37"/>
    <w:rsid w:val="35743A67"/>
    <w:rsid w:val="35774FDC"/>
    <w:rsid w:val="357B7ADE"/>
    <w:rsid w:val="357E4450"/>
    <w:rsid w:val="357E51D2"/>
    <w:rsid w:val="35837CBD"/>
    <w:rsid w:val="358A4EA0"/>
    <w:rsid w:val="358B660C"/>
    <w:rsid w:val="359568C3"/>
    <w:rsid w:val="35974BD6"/>
    <w:rsid w:val="359965CE"/>
    <w:rsid w:val="35A035BF"/>
    <w:rsid w:val="35A66C29"/>
    <w:rsid w:val="35AC7E8C"/>
    <w:rsid w:val="35B421C5"/>
    <w:rsid w:val="35BF5A7A"/>
    <w:rsid w:val="35C1355D"/>
    <w:rsid w:val="35C91ED0"/>
    <w:rsid w:val="35D14FBF"/>
    <w:rsid w:val="35D2166D"/>
    <w:rsid w:val="35D40823"/>
    <w:rsid w:val="35E85181"/>
    <w:rsid w:val="35EA7ABD"/>
    <w:rsid w:val="35EB111E"/>
    <w:rsid w:val="35EB7AC1"/>
    <w:rsid w:val="35ECE909"/>
    <w:rsid w:val="35ED4A36"/>
    <w:rsid w:val="35FA2BCD"/>
    <w:rsid w:val="35FD2FE3"/>
    <w:rsid w:val="36011002"/>
    <w:rsid w:val="360B1D73"/>
    <w:rsid w:val="36186BFD"/>
    <w:rsid w:val="361B1853"/>
    <w:rsid w:val="361F3323"/>
    <w:rsid w:val="36282AC6"/>
    <w:rsid w:val="362B69EE"/>
    <w:rsid w:val="362E28FF"/>
    <w:rsid w:val="36315B7E"/>
    <w:rsid w:val="363B0F86"/>
    <w:rsid w:val="364C3F33"/>
    <w:rsid w:val="36687FBE"/>
    <w:rsid w:val="36690318"/>
    <w:rsid w:val="36845E09"/>
    <w:rsid w:val="36850FA7"/>
    <w:rsid w:val="36903FEB"/>
    <w:rsid w:val="36A45F7C"/>
    <w:rsid w:val="36AC4866"/>
    <w:rsid w:val="36AD66BE"/>
    <w:rsid w:val="36C05D98"/>
    <w:rsid w:val="36C22BB1"/>
    <w:rsid w:val="36C96BED"/>
    <w:rsid w:val="36CE4E37"/>
    <w:rsid w:val="36DF4270"/>
    <w:rsid w:val="36E93760"/>
    <w:rsid w:val="36E9798F"/>
    <w:rsid w:val="36EF315C"/>
    <w:rsid w:val="371608A0"/>
    <w:rsid w:val="37186E4F"/>
    <w:rsid w:val="371F0A84"/>
    <w:rsid w:val="37391650"/>
    <w:rsid w:val="373B10DC"/>
    <w:rsid w:val="373C5AAF"/>
    <w:rsid w:val="3752678D"/>
    <w:rsid w:val="375D6341"/>
    <w:rsid w:val="375F61BB"/>
    <w:rsid w:val="376139E1"/>
    <w:rsid w:val="37624507"/>
    <w:rsid w:val="376B14EF"/>
    <w:rsid w:val="37715FB1"/>
    <w:rsid w:val="377A3E67"/>
    <w:rsid w:val="37842D1F"/>
    <w:rsid w:val="3784394E"/>
    <w:rsid w:val="378536B8"/>
    <w:rsid w:val="378875FD"/>
    <w:rsid w:val="378C3F35"/>
    <w:rsid w:val="378E1AE5"/>
    <w:rsid w:val="379C3850"/>
    <w:rsid w:val="37A232DB"/>
    <w:rsid w:val="37A868FB"/>
    <w:rsid w:val="37B03C32"/>
    <w:rsid w:val="37B607C5"/>
    <w:rsid w:val="37C36CE8"/>
    <w:rsid w:val="37E06BA1"/>
    <w:rsid w:val="37E0715F"/>
    <w:rsid w:val="37EF0770"/>
    <w:rsid w:val="37F20907"/>
    <w:rsid w:val="37FF3B3F"/>
    <w:rsid w:val="38070B1C"/>
    <w:rsid w:val="380919C0"/>
    <w:rsid w:val="38095619"/>
    <w:rsid w:val="380A7399"/>
    <w:rsid w:val="38262D66"/>
    <w:rsid w:val="3833523D"/>
    <w:rsid w:val="38347295"/>
    <w:rsid w:val="384C5A50"/>
    <w:rsid w:val="3852061F"/>
    <w:rsid w:val="38540FDE"/>
    <w:rsid w:val="38552CAB"/>
    <w:rsid w:val="385B21D4"/>
    <w:rsid w:val="38720A0C"/>
    <w:rsid w:val="38776016"/>
    <w:rsid w:val="387E4038"/>
    <w:rsid w:val="387E6CA1"/>
    <w:rsid w:val="38812C5A"/>
    <w:rsid w:val="388836C4"/>
    <w:rsid w:val="388B4409"/>
    <w:rsid w:val="38A4665F"/>
    <w:rsid w:val="38A63EBB"/>
    <w:rsid w:val="38AE3BB0"/>
    <w:rsid w:val="38B56A82"/>
    <w:rsid w:val="38CD04B2"/>
    <w:rsid w:val="38CD0BA3"/>
    <w:rsid w:val="38CF23C9"/>
    <w:rsid w:val="38D50B6F"/>
    <w:rsid w:val="38E65E37"/>
    <w:rsid w:val="38F20F4E"/>
    <w:rsid w:val="38F77F8F"/>
    <w:rsid w:val="39066FAD"/>
    <w:rsid w:val="39114B24"/>
    <w:rsid w:val="391D1055"/>
    <w:rsid w:val="392370A0"/>
    <w:rsid w:val="392B6DF2"/>
    <w:rsid w:val="3935047C"/>
    <w:rsid w:val="39371741"/>
    <w:rsid w:val="393971D5"/>
    <w:rsid w:val="39441080"/>
    <w:rsid w:val="394C3326"/>
    <w:rsid w:val="395A6CC6"/>
    <w:rsid w:val="396D4888"/>
    <w:rsid w:val="396E1251"/>
    <w:rsid w:val="39715684"/>
    <w:rsid w:val="39723EB0"/>
    <w:rsid w:val="39756385"/>
    <w:rsid w:val="39786993"/>
    <w:rsid w:val="39803021"/>
    <w:rsid w:val="399156EB"/>
    <w:rsid w:val="399D78A4"/>
    <w:rsid w:val="399E5576"/>
    <w:rsid w:val="399F27A0"/>
    <w:rsid w:val="39A139DF"/>
    <w:rsid w:val="39A66878"/>
    <w:rsid w:val="39AA6244"/>
    <w:rsid w:val="39AB37B5"/>
    <w:rsid w:val="39AF0BE3"/>
    <w:rsid w:val="39B47E04"/>
    <w:rsid w:val="39B75A7C"/>
    <w:rsid w:val="39C55638"/>
    <w:rsid w:val="39D74F8F"/>
    <w:rsid w:val="39DA59FE"/>
    <w:rsid w:val="39DE71F1"/>
    <w:rsid w:val="39ED2878"/>
    <w:rsid w:val="39F2372F"/>
    <w:rsid w:val="39F35DD5"/>
    <w:rsid w:val="39F86C4B"/>
    <w:rsid w:val="3A0579C2"/>
    <w:rsid w:val="3A0E6A3B"/>
    <w:rsid w:val="3A21299B"/>
    <w:rsid w:val="3A262E78"/>
    <w:rsid w:val="3A324F38"/>
    <w:rsid w:val="3A32764C"/>
    <w:rsid w:val="3A3553D1"/>
    <w:rsid w:val="3A4B0CD0"/>
    <w:rsid w:val="3A5D62D4"/>
    <w:rsid w:val="3A613396"/>
    <w:rsid w:val="3A6230FB"/>
    <w:rsid w:val="3A643BCB"/>
    <w:rsid w:val="3A6D2C09"/>
    <w:rsid w:val="3A7E58A4"/>
    <w:rsid w:val="3A850A77"/>
    <w:rsid w:val="3A9557CE"/>
    <w:rsid w:val="3A9A28FC"/>
    <w:rsid w:val="3AC236C5"/>
    <w:rsid w:val="3ACB5746"/>
    <w:rsid w:val="3ACE6C20"/>
    <w:rsid w:val="3AD06BFD"/>
    <w:rsid w:val="3AD168DA"/>
    <w:rsid w:val="3AD363E6"/>
    <w:rsid w:val="3ADE265E"/>
    <w:rsid w:val="3AE01B09"/>
    <w:rsid w:val="3AE17D06"/>
    <w:rsid w:val="3AE67F02"/>
    <w:rsid w:val="3AF203E1"/>
    <w:rsid w:val="3B035339"/>
    <w:rsid w:val="3B0435AD"/>
    <w:rsid w:val="3B146AA5"/>
    <w:rsid w:val="3B17789A"/>
    <w:rsid w:val="3B1A7701"/>
    <w:rsid w:val="3B1E4A8B"/>
    <w:rsid w:val="3B210029"/>
    <w:rsid w:val="3B2411EB"/>
    <w:rsid w:val="3B33424C"/>
    <w:rsid w:val="3B40417C"/>
    <w:rsid w:val="3B411740"/>
    <w:rsid w:val="3B436169"/>
    <w:rsid w:val="3B4510CF"/>
    <w:rsid w:val="3B457E50"/>
    <w:rsid w:val="3B542C90"/>
    <w:rsid w:val="3B5F5B50"/>
    <w:rsid w:val="3B6402DF"/>
    <w:rsid w:val="3B7B03D9"/>
    <w:rsid w:val="3B963A42"/>
    <w:rsid w:val="3B9A2B41"/>
    <w:rsid w:val="3BA24731"/>
    <w:rsid w:val="3BB20883"/>
    <w:rsid w:val="3BB34148"/>
    <w:rsid w:val="3BB5398F"/>
    <w:rsid w:val="3BBD06A0"/>
    <w:rsid w:val="3BC62EB7"/>
    <w:rsid w:val="3BC65987"/>
    <w:rsid w:val="3BC95485"/>
    <w:rsid w:val="3BE2D536"/>
    <w:rsid w:val="3BEF641D"/>
    <w:rsid w:val="3C063094"/>
    <w:rsid w:val="3C121E55"/>
    <w:rsid w:val="3C1B4F00"/>
    <w:rsid w:val="3C1D566E"/>
    <w:rsid w:val="3C283B10"/>
    <w:rsid w:val="3C3B127E"/>
    <w:rsid w:val="3C3D5557"/>
    <w:rsid w:val="3C4152A3"/>
    <w:rsid w:val="3C472A53"/>
    <w:rsid w:val="3C4E7F5A"/>
    <w:rsid w:val="3C593AD8"/>
    <w:rsid w:val="3C5B0DE7"/>
    <w:rsid w:val="3C602099"/>
    <w:rsid w:val="3C696005"/>
    <w:rsid w:val="3C6C2BAE"/>
    <w:rsid w:val="3C6F3208"/>
    <w:rsid w:val="3C755CA6"/>
    <w:rsid w:val="3C773EDB"/>
    <w:rsid w:val="3C8C9C6F"/>
    <w:rsid w:val="3C981943"/>
    <w:rsid w:val="3CB63CD2"/>
    <w:rsid w:val="3CC00B20"/>
    <w:rsid w:val="3CCA7433"/>
    <w:rsid w:val="3CCB435B"/>
    <w:rsid w:val="3CD10F1E"/>
    <w:rsid w:val="3CD4504B"/>
    <w:rsid w:val="3CDF31B5"/>
    <w:rsid w:val="3CF23669"/>
    <w:rsid w:val="3CF4021B"/>
    <w:rsid w:val="3D002F08"/>
    <w:rsid w:val="3D055E2E"/>
    <w:rsid w:val="3D0B7D62"/>
    <w:rsid w:val="3D154ED0"/>
    <w:rsid w:val="3D1E482E"/>
    <w:rsid w:val="3D3944EB"/>
    <w:rsid w:val="3D396E76"/>
    <w:rsid w:val="3D3B4286"/>
    <w:rsid w:val="3D464837"/>
    <w:rsid w:val="3D482AC5"/>
    <w:rsid w:val="3D4F3673"/>
    <w:rsid w:val="3D546C08"/>
    <w:rsid w:val="3D5A0815"/>
    <w:rsid w:val="3D5C784D"/>
    <w:rsid w:val="3D5E37C0"/>
    <w:rsid w:val="3D631396"/>
    <w:rsid w:val="3D6C36A9"/>
    <w:rsid w:val="3D6C5EDA"/>
    <w:rsid w:val="3D852278"/>
    <w:rsid w:val="3D875AEC"/>
    <w:rsid w:val="3D8B5E7E"/>
    <w:rsid w:val="3D9F2256"/>
    <w:rsid w:val="3DA5418B"/>
    <w:rsid w:val="3DA8275C"/>
    <w:rsid w:val="3DAF0A2B"/>
    <w:rsid w:val="3DC67499"/>
    <w:rsid w:val="3DCA099D"/>
    <w:rsid w:val="3DCB5851"/>
    <w:rsid w:val="3DD75E0E"/>
    <w:rsid w:val="3DD944A0"/>
    <w:rsid w:val="3DE56BC3"/>
    <w:rsid w:val="3DE90165"/>
    <w:rsid w:val="3DF13D0A"/>
    <w:rsid w:val="3DF27638"/>
    <w:rsid w:val="3E0F7A46"/>
    <w:rsid w:val="3E111859"/>
    <w:rsid w:val="3E160DCD"/>
    <w:rsid w:val="3E1670E2"/>
    <w:rsid w:val="3E1C3D93"/>
    <w:rsid w:val="3E201C7D"/>
    <w:rsid w:val="3E222831"/>
    <w:rsid w:val="3E243BBF"/>
    <w:rsid w:val="3E276732"/>
    <w:rsid w:val="3E290AA8"/>
    <w:rsid w:val="3E2A1B39"/>
    <w:rsid w:val="3E2A504B"/>
    <w:rsid w:val="3E332A88"/>
    <w:rsid w:val="3E441C7D"/>
    <w:rsid w:val="3E481347"/>
    <w:rsid w:val="3E491A7D"/>
    <w:rsid w:val="3E61DC49"/>
    <w:rsid w:val="3E676939"/>
    <w:rsid w:val="3E755072"/>
    <w:rsid w:val="3E763252"/>
    <w:rsid w:val="3E7D39A7"/>
    <w:rsid w:val="3E852757"/>
    <w:rsid w:val="3E857356"/>
    <w:rsid w:val="3E935FA5"/>
    <w:rsid w:val="3E9675B7"/>
    <w:rsid w:val="3E9738E9"/>
    <w:rsid w:val="3EA0797A"/>
    <w:rsid w:val="3EA406BA"/>
    <w:rsid w:val="3EAB1316"/>
    <w:rsid w:val="3EB20A80"/>
    <w:rsid w:val="3EB82EBF"/>
    <w:rsid w:val="3EC745EB"/>
    <w:rsid w:val="3ECA3D6D"/>
    <w:rsid w:val="3ECB717D"/>
    <w:rsid w:val="3EDC13C3"/>
    <w:rsid w:val="3EE503D5"/>
    <w:rsid w:val="3EEB6B4E"/>
    <w:rsid w:val="3EFC5EF4"/>
    <w:rsid w:val="3EFF221C"/>
    <w:rsid w:val="3F1331AC"/>
    <w:rsid w:val="3F1E27CF"/>
    <w:rsid w:val="3F2009C1"/>
    <w:rsid w:val="3F353DC0"/>
    <w:rsid w:val="3F442F44"/>
    <w:rsid w:val="3F4B69C1"/>
    <w:rsid w:val="3F6747A6"/>
    <w:rsid w:val="3F6A19EC"/>
    <w:rsid w:val="3F6D0908"/>
    <w:rsid w:val="3F6D6FD6"/>
    <w:rsid w:val="3F6F448A"/>
    <w:rsid w:val="3F834EEA"/>
    <w:rsid w:val="3F87390D"/>
    <w:rsid w:val="3F890085"/>
    <w:rsid w:val="3F8E3FF8"/>
    <w:rsid w:val="3FA46E7F"/>
    <w:rsid w:val="3FA96638"/>
    <w:rsid w:val="3FA999AD"/>
    <w:rsid w:val="3FAD34E6"/>
    <w:rsid w:val="3FB60980"/>
    <w:rsid w:val="3FB806B8"/>
    <w:rsid w:val="3FBE080B"/>
    <w:rsid w:val="3FC250F0"/>
    <w:rsid w:val="3FC71586"/>
    <w:rsid w:val="3FC956FF"/>
    <w:rsid w:val="3FCD7E8E"/>
    <w:rsid w:val="3FD146EE"/>
    <w:rsid w:val="3FD442F6"/>
    <w:rsid w:val="3FD524F3"/>
    <w:rsid w:val="3FD67B77"/>
    <w:rsid w:val="3FE02D3A"/>
    <w:rsid w:val="3FEC21E1"/>
    <w:rsid w:val="3FF2374D"/>
    <w:rsid w:val="3FFE0C4D"/>
    <w:rsid w:val="40007652"/>
    <w:rsid w:val="40036281"/>
    <w:rsid w:val="40043447"/>
    <w:rsid w:val="401A14CA"/>
    <w:rsid w:val="40250725"/>
    <w:rsid w:val="4025790B"/>
    <w:rsid w:val="40272BC5"/>
    <w:rsid w:val="402F5DE9"/>
    <w:rsid w:val="403E081E"/>
    <w:rsid w:val="404530B9"/>
    <w:rsid w:val="40462CBB"/>
    <w:rsid w:val="405A6230"/>
    <w:rsid w:val="4062218A"/>
    <w:rsid w:val="406A0C01"/>
    <w:rsid w:val="40730DC5"/>
    <w:rsid w:val="407B17D4"/>
    <w:rsid w:val="408F5D4A"/>
    <w:rsid w:val="40917F33"/>
    <w:rsid w:val="40963C62"/>
    <w:rsid w:val="40995EC8"/>
    <w:rsid w:val="409D7E2A"/>
    <w:rsid w:val="40A36A71"/>
    <w:rsid w:val="40A778DC"/>
    <w:rsid w:val="40A8748E"/>
    <w:rsid w:val="40AF0EFE"/>
    <w:rsid w:val="40BC1664"/>
    <w:rsid w:val="40C321E7"/>
    <w:rsid w:val="40E56A0F"/>
    <w:rsid w:val="40EE56F7"/>
    <w:rsid w:val="40F625D3"/>
    <w:rsid w:val="4100210E"/>
    <w:rsid w:val="410E4736"/>
    <w:rsid w:val="410F726B"/>
    <w:rsid w:val="41147376"/>
    <w:rsid w:val="41155FD5"/>
    <w:rsid w:val="41162B54"/>
    <w:rsid w:val="411A1FFC"/>
    <w:rsid w:val="411F1EC8"/>
    <w:rsid w:val="41212B04"/>
    <w:rsid w:val="41231B2D"/>
    <w:rsid w:val="412C1DDA"/>
    <w:rsid w:val="4133723B"/>
    <w:rsid w:val="41352640"/>
    <w:rsid w:val="41385844"/>
    <w:rsid w:val="41390C59"/>
    <w:rsid w:val="413C6650"/>
    <w:rsid w:val="41455758"/>
    <w:rsid w:val="41563B79"/>
    <w:rsid w:val="416436AB"/>
    <w:rsid w:val="41646809"/>
    <w:rsid w:val="417F4FC8"/>
    <w:rsid w:val="41945B20"/>
    <w:rsid w:val="419849AB"/>
    <w:rsid w:val="419C7CB9"/>
    <w:rsid w:val="41A765F9"/>
    <w:rsid w:val="41AB45F5"/>
    <w:rsid w:val="41B5021D"/>
    <w:rsid w:val="41C04D6C"/>
    <w:rsid w:val="41C06B7C"/>
    <w:rsid w:val="41CA56DC"/>
    <w:rsid w:val="41CB759F"/>
    <w:rsid w:val="41CB7663"/>
    <w:rsid w:val="41D109CF"/>
    <w:rsid w:val="41D3631F"/>
    <w:rsid w:val="41D736C7"/>
    <w:rsid w:val="41E91BBF"/>
    <w:rsid w:val="41EE48FE"/>
    <w:rsid w:val="41F02DBF"/>
    <w:rsid w:val="41F10F8D"/>
    <w:rsid w:val="41F466FD"/>
    <w:rsid w:val="420133FE"/>
    <w:rsid w:val="42116083"/>
    <w:rsid w:val="42120327"/>
    <w:rsid w:val="42130C2B"/>
    <w:rsid w:val="4219651F"/>
    <w:rsid w:val="421E0201"/>
    <w:rsid w:val="4230713C"/>
    <w:rsid w:val="423421DB"/>
    <w:rsid w:val="4238601B"/>
    <w:rsid w:val="424DBC3C"/>
    <w:rsid w:val="425B651A"/>
    <w:rsid w:val="426552F5"/>
    <w:rsid w:val="42671E3B"/>
    <w:rsid w:val="42680CC4"/>
    <w:rsid w:val="426E4C97"/>
    <w:rsid w:val="427B553E"/>
    <w:rsid w:val="42801E78"/>
    <w:rsid w:val="428C6B23"/>
    <w:rsid w:val="428F5EB9"/>
    <w:rsid w:val="429C475B"/>
    <w:rsid w:val="42A67A24"/>
    <w:rsid w:val="42AD0727"/>
    <w:rsid w:val="42B11B87"/>
    <w:rsid w:val="42D846B9"/>
    <w:rsid w:val="42DA46BA"/>
    <w:rsid w:val="42DF0833"/>
    <w:rsid w:val="42E11EC7"/>
    <w:rsid w:val="42E53059"/>
    <w:rsid w:val="42ED07BC"/>
    <w:rsid w:val="42F43BE8"/>
    <w:rsid w:val="42F70B32"/>
    <w:rsid w:val="42F80CD6"/>
    <w:rsid w:val="43017D48"/>
    <w:rsid w:val="43077378"/>
    <w:rsid w:val="43087CC2"/>
    <w:rsid w:val="431B2E33"/>
    <w:rsid w:val="431D57B3"/>
    <w:rsid w:val="43293C50"/>
    <w:rsid w:val="432C360E"/>
    <w:rsid w:val="432D3CED"/>
    <w:rsid w:val="43315CAF"/>
    <w:rsid w:val="433660AD"/>
    <w:rsid w:val="43380B3A"/>
    <w:rsid w:val="43401632"/>
    <w:rsid w:val="437166A8"/>
    <w:rsid w:val="4374129F"/>
    <w:rsid w:val="437D1499"/>
    <w:rsid w:val="43821F62"/>
    <w:rsid w:val="439278AB"/>
    <w:rsid w:val="439836EF"/>
    <w:rsid w:val="43A02987"/>
    <w:rsid w:val="43A64C07"/>
    <w:rsid w:val="43A8168E"/>
    <w:rsid w:val="43AB7800"/>
    <w:rsid w:val="43BC78E0"/>
    <w:rsid w:val="43BC7F67"/>
    <w:rsid w:val="43C523A1"/>
    <w:rsid w:val="43CD2249"/>
    <w:rsid w:val="43DF755C"/>
    <w:rsid w:val="43FC3FC9"/>
    <w:rsid w:val="440548B2"/>
    <w:rsid w:val="440B3746"/>
    <w:rsid w:val="440D5045"/>
    <w:rsid w:val="441014E7"/>
    <w:rsid w:val="44167CEA"/>
    <w:rsid w:val="4427665D"/>
    <w:rsid w:val="44363671"/>
    <w:rsid w:val="443754C6"/>
    <w:rsid w:val="444C0925"/>
    <w:rsid w:val="444F3C0F"/>
    <w:rsid w:val="444F7A40"/>
    <w:rsid w:val="445C1727"/>
    <w:rsid w:val="445F6193"/>
    <w:rsid w:val="446854B5"/>
    <w:rsid w:val="447C0F56"/>
    <w:rsid w:val="447F26AF"/>
    <w:rsid w:val="44893D85"/>
    <w:rsid w:val="448C5072"/>
    <w:rsid w:val="449169C9"/>
    <w:rsid w:val="44916EA2"/>
    <w:rsid w:val="4495451A"/>
    <w:rsid w:val="449A07E8"/>
    <w:rsid w:val="44AB35C4"/>
    <w:rsid w:val="44AE204A"/>
    <w:rsid w:val="44B76A27"/>
    <w:rsid w:val="44BB243E"/>
    <w:rsid w:val="44C13EC7"/>
    <w:rsid w:val="44C6547A"/>
    <w:rsid w:val="44D528E2"/>
    <w:rsid w:val="44D62FFC"/>
    <w:rsid w:val="44DD54D1"/>
    <w:rsid w:val="44E01702"/>
    <w:rsid w:val="44F27655"/>
    <w:rsid w:val="44FD673A"/>
    <w:rsid w:val="45024C0C"/>
    <w:rsid w:val="450C06A5"/>
    <w:rsid w:val="451A0F88"/>
    <w:rsid w:val="45322123"/>
    <w:rsid w:val="45322A9A"/>
    <w:rsid w:val="45393202"/>
    <w:rsid w:val="45412FC6"/>
    <w:rsid w:val="4541674B"/>
    <w:rsid w:val="45452FEB"/>
    <w:rsid w:val="454830B1"/>
    <w:rsid w:val="454D466C"/>
    <w:rsid w:val="454F437A"/>
    <w:rsid w:val="454F6DF8"/>
    <w:rsid w:val="45511161"/>
    <w:rsid w:val="455704DD"/>
    <w:rsid w:val="456335F5"/>
    <w:rsid w:val="457266BC"/>
    <w:rsid w:val="45775D31"/>
    <w:rsid w:val="457A484B"/>
    <w:rsid w:val="457F6BF2"/>
    <w:rsid w:val="4581574F"/>
    <w:rsid w:val="45904CDC"/>
    <w:rsid w:val="45A452DC"/>
    <w:rsid w:val="45A5538D"/>
    <w:rsid w:val="45AE57D9"/>
    <w:rsid w:val="45B00BDD"/>
    <w:rsid w:val="45B37E5E"/>
    <w:rsid w:val="45B707DE"/>
    <w:rsid w:val="45BA6976"/>
    <w:rsid w:val="45BE14BC"/>
    <w:rsid w:val="45BE6191"/>
    <w:rsid w:val="45C3540F"/>
    <w:rsid w:val="45CA55ED"/>
    <w:rsid w:val="45CE4339"/>
    <w:rsid w:val="45DF6DFE"/>
    <w:rsid w:val="45E027CE"/>
    <w:rsid w:val="45E94B04"/>
    <w:rsid w:val="45F15179"/>
    <w:rsid w:val="46062111"/>
    <w:rsid w:val="460C5979"/>
    <w:rsid w:val="460D0ECF"/>
    <w:rsid w:val="461C7157"/>
    <w:rsid w:val="46212BAF"/>
    <w:rsid w:val="462D6237"/>
    <w:rsid w:val="46383294"/>
    <w:rsid w:val="46453344"/>
    <w:rsid w:val="4654A497"/>
    <w:rsid w:val="46570233"/>
    <w:rsid w:val="465846E5"/>
    <w:rsid w:val="465A2735"/>
    <w:rsid w:val="46614B24"/>
    <w:rsid w:val="466222F4"/>
    <w:rsid w:val="466A2375"/>
    <w:rsid w:val="466A6F52"/>
    <w:rsid w:val="46706CE7"/>
    <w:rsid w:val="46757864"/>
    <w:rsid w:val="467F037C"/>
    <w:rsid w:val="468C6BC4"/>
    <w:rsid w:val="4692444F"/>
    <w:rsid w:val="4696696C"/>
    <w:rsid w:val="46A9139E"/>
    <w:rsid w:val="46AA0F5E"/>
    <w:rsid w:val="46AE38AE"/>
    <w:rsid w:val="46BB3E59"/>
    <w:rsid w:val="46BB5E52"/>
    <w:rsid w:val="46BE42DE"/>
    <w:rsid w:val="46C33AA7"/>
    <w:rsid w:val="46C40E21"/>
    <w:rsid w:val="46C61763"/>
    <w:rsid w:val="46D24413"/>
    <w:rsid w:val="46EC64E4"/>
    <w:rsid w:val="46F175AC"/>
    <w:rsid w:val="46F577F3"/>
    <w:rsid w:val="46FA3CE9"/>
    <w:rsid w:val="470C7B24"/>
    <w:rsid w:val="470E5084"/>
    <w:rsid w:val="471410A2"/>
    <w:rsid w:val="471820A8"/>
    <w:rsid w:val="472031DC"/>
    <w:rsid w:val="472B5FC0"/>
    <w:rsid w:val="473A43A1"/>
    <w:rsid w:val="473D67F8"/>
    <w:rsid w:val="47484B2F"/>
    <w:rsid w:val="474976CF"/>
    <w:rsid w:val="47502DF0"/>
    <w:rsid w:val="47586C78"/>
    <w:rsid w:val="4760206D"/>
    <w:rsid w:val="476341D2"/>
    <w:rsid w:val="47671D37"/>
    <w:rsid w:val="476B39DA"/>
    <w:rsid w:val="476C2359"/>
    <w:rsid w:val="478E62C9"/>
    <w:rsid w:val="4797746F"/>
    <w:rsid w:val="479E323B"/>
    <w:rsid w:val="47B2326C"/>
    <w:rsid w:val="47BD6D10"/>
    <w:rsid w:val="47BF62F0"/>
    <w:rsid w:val="47C01792"/>
    <w:rsid w:val="47C0420B"/>
    <w:rsid w:val="47C116F6"/>
    <w:rsid w:val="47CB2781"/>
    <w:rsid w:val="47D7493C"/>
    <w:rsid w:val="47DB03E2"/>
    <w:rsid w:val="47DC7640"/>
    <w:rsid w:val="47E9776F"/>
    <w:rsid w:val="47EF0638"/>
    <w:rsid w:val="47EF7690"/>
    <w:rsid w:val="47F26805"/>
    <w:rsid w:val="47FD5632"/>
    <w:rsid w:val="4808150F"/>
    <w:rsid w:val="48113AE1"/>
    <w:rsid w:val="4818BA13"/>
    <w:rsid w:val="48401D92"/>
    <w:rsid w:val="48405E67"/>
    <w:rsid w:val="484073BA"/>
    <w:rsid w:val="48622829"/>
    <w:rsid w:val="486C00BA"/>
    <w:rsid w:val="487223D2"/>
    <w:rsid w:val="489369F4"/>
    <w:rsid w:val="48A80FF5"/>
    <w:rsid w:val="48AB447B"/>
    <w:rsid w:val="48B66401"/>
    <w:rsid w:val="48B86A55"/>
    <w:rsid w:val="48BE61BF"/>
    <w:rsid w:val="48C8762E"/>
    <w:rsid w:val="48D44ACE"/>
    <w:rsid w:val="48D6282C"/>
    <w:rsid w:val="48DA6CF1"/>
    <w:rsid w:val="49005F9C"/>
    <w:rsid w:val="4900715E"/>
    <w:rsid w:val="490938A4"/>
    <w:rsid w:val="490B0FAE"/>
    <w:rsid w:val="49160264"/>
    <w:rsid w:val="491B3CB1"/>
    <w:rsid w:val="491E1312"/>
    <w:rsid w:val="492238C5"/>
    <w:rsid w:val="49225597"/>
    <w:rsid w:val="4925286D"/>
    <w:rsid w:val="49344D8D"/>
    <w:rsid w:val="493A7A60"/>
    <w:rsid w:val="493F7DC2"/>
    <w:rsid w:val="49426203"/>
    <w:rsid w:val="49466FE8"/>
    <w:rsid w:val="49604DD8"/>
    <w:rsid w:val="49692AF0"/>
    <w:rsid w:val="49697D4D"/>
    <w:rsid w:val="496E6033"/>
    <w:rsid w:val="497372D6"/>
    <w:rsid w:val="497A44D8"/>
    <w:rsid w:val="498A0C93"/>
    <w:rsid w:val="499A52C7"/>
    <w:rsid w:val="49AB5590"/>
    <w:rsid w:val="49AF517B"/>
    <w:rsid w:val="49B35D18"/>
    <w:rsid w:val="49BF7D96"/>
    <w:rsid w:val="49C8225A"/>
    <w:rsid w:val="49D257DB"/>
    <w:rsid w:val="49D64314"/>
    <w:rsid w:val="49DB71B8"/>
    <w:rsid w:val="49E120EB"/>
    <w:rsid w:val="49E90F56"/>
    <w:rsid w:val="49E9233D"/>
    <w:rsid w:val="49F77109"/>
    <w:rsid w:val="4A0C05E4"/>
    <w:rsid w:val="4A0D68E8"/>
    <w:rsid w:val="4A127EDE"/>
    <w:rsid w:val="4A152B10"/>
    <w:rsid w:val="4A1C7261"/>
    <w:rsid w:val="4A1F07BB"/>
    <w:rsid w:val="4A1F7CE9"/>
    <w:rsid w:val="4A1F7F5F"/>
    <w:rsid w:val="4A231FB0"/>
    <w:rsid w:val="4A291431"/>
    <w:rsid w:val="4A411241"/>
    <w:rsid w:val="4A486539"/>
    <w:rsid w:val="4A4E0589"/>
    <w:rsid w:val="4A574340"/>
    <w:rsid w:val="4A5B48BC"/>
    <w:rsid w:val="4A5D49DB"/>
    <w:rsid w:val="4A665773"/>
    <w:rsid w:val="4A6950F1"/>
    <w:rsid w:val="4A761693"/>
    <w:rsid w:val="4A966C31"/>
    <w:rsid w:val="4AA93410"/>
    <w:rsid w:val="4AAD1944"/>
    <w:rsid w:val="4ABA76FA"/>
    <w:rsid w:val="4ABC0AB4"/>
    <w:rsid w:val="4AC31003"/>
    <w:rsid w:val="4AC36DAB"/>
    <w:rsid w:val="4AC627AC"/>
    <w:rsid w:val="4ACF35FD"/>
    <w:rsid w:val="4AD0715B"/>
    <w:rsid w:val="4AD47A80"/>
    <w:rsid w:val="4AE031B7"/>
    <w:rsid w:val="4AE93159"/>
    <w:rsid w:val="4AF07C64"/>
    <w:rsid w:val="4AF3561B"/>
    <w:rsid w:val="4AF74B91"/>
    <w:rsid w:val="4B016E0A"/>
    <w:rsid w:val="4B065C13"/>
    <w:rsid w:val="4B0B3469"/>
    <w:rsid w:val="4B2C2575"/>
    <w:rsid w:val="4B301EBD"/>
    <w:rsid w:val="4B350FED"/>
    <w:rsid w:val="4B380027"/>
    <w:rsid w:val="4B433492"/>
    <w:rsid w:val="4B43493F"/>
    <w:rsid w:val="4B44086B"/>
    <w:rsid w:val="4B4C6171"/>
    <w:rsid w:val="4B546EF2"/>
    <w:rsid w:val="4B55290F"/>
    <w:rsid w:val="4B5C74CB"/>
    <w:rsid w:val="4B5D1730"/>
    <w:rsid w:val="4B672391"/>
    <w:rsid w:val="4B6E390B"/>
    <w:rsid w:val="4B717B63"/>
    <w:rsid w:val="4B744A21"/>
    <w:rsid w:val="4B747A6B"/>
    <w:rsid w:val="4B7A6AAA"/>
    <w:rsid w:val="4B81068C"/>
    <w:rsid w:val="4B8926AC"/>
    <w:rsid w:val="4B8A5BDB"/>
    <w:rsid w:val="4B9060D6"/>
    <w:rsid w:val="4B987E41"/>
    <w:rsid w:val="4B9A7F28"/>
    <w:rsid w:val="4BA906A5"/>
    <w:rsid w:val="4BAF2589"/>
    <w:rsid w:val="4BBA4167"/>
    <w:rsid w:val="4BBA41E8"/>
    <w:rsid w:val="4BBB2A6E"/>
    <w:rsid w:val="4BD0339A"/>
    <w:rsid w:val="4BDC0AD2"/>
    <w:rsid w:val="4BDD61BF"/>
    <w:rsid w:val="4BE00B30"/>
    <w:rsid w:val="4BED3FF5"/>
    <w:rsid w:val="4BF16063"/>
    <w:rsid w:val="4BFA2C02"/>
    <w:rsid w:val="4C020B7C"/>
    <w:rsid w:val="4C1140A9"/>
    <w:rsid w:val="4C22F4AD"/>
    <w:rsid w:val="4C2B32B0"/>
    <w:rsid w:val="4C356678"/>
    <w:rsid w:val="4C3D62AD"/>
    <w:rsid w:val="4C3E4EEB"/>
    <w:rsid w:val="4C497736"/>
    <w:rsid w:val="4C521DF4"/>
    <w:rsid w:val="4C533A89"/>
    <w:rsid w:val="4C5C1D35"/>
    <w:rsid w:val="4C5D1906"/>
    <w:rsid w:val="4C6E321E"/>
    <w:rsid w:val="4C877F86"/>
    <w:rsid w:val="4C9944F2"/>
    <w:rsid w:val="4CA26A87"/>
    <w:rsid w:val="4CA57665"/>
    <w:rsid w:val="4CAB6272"/>
    <w:rsid w:val="4CB15129"/>
    <w:rsid w:val="4CB57C8C"/>
    <w:rsid w:val="4CBB5537"/>
    <w:rsid w:val="4CC53939"/>
    <w:rsid w:val="4CC94EB3"/>
    <w:rsid w:val="4CE748B4"/>
    <w:rsid w:val="4CF72764"/>
    <w:rsid w:val="4CF807DD"/>
    <w:rsid w:val="4D041F67"/>
    <w:rsid w:val="4D135D58"/>
    <w:rsid w:val="4D187A07"/>
    <w:rsid w:val="4D2348B5"/>
    <w:rsid w:val="4D236DAD"/>
    <w:rsid w:val="4D2579FB"/>
    <w:rsid w:val="4D310403"/>
    <w:rsid w:val="4D3B5FF8"/>
    <w:rsid w:val="4D3D57EF"/>
    <w:rsid w:val="4D4476CE"/>
    <w:rsid w:val="4D462159"/>
    <w:rsid w:val="4D4754EA"/>
    <w:rsid w:val="4D48E60F"/>
    <w:rsid w:val="4D495800"/>
    <w:rsid w:val="4D4E0023"/>
    <w:rsid w:val="4D500A79"/>
    <w:rsid w:val="4D511524"/>
    <w:rsid w:val="4D585731"/>
    <w:rsid w:val="4D5C5FAC"/>
    <w:rsid w:val="4D600B1A"/>
    <w:rsid w:val="4D625BAD"/>
    <w:rsid w:val="4D7E36FE"/>
    <w:rsid w:val="4D8B15C9"/>
    <w:rsid w:val="4D8C1432"/>
    <w:rsid w:val="4D8D41BB"/>
    <w:rsid w:val="4D94593E"/>
    <w:rsid w:val="4D986D75"/>
    <w:rsid w:val="4D9E3536"/>
    <w:rsid w:val="4DAD51C4"/>
    <w:rsid w:val="4DAF0E79"/>
    <w:rsid w:val="4DC41AEB"/>
    <w:rsid w:val="4DC605B6"/>
    <w:rsid w:val="4DC617CD"/>
    <w:rsid w:val="4DC67E5D"/>
    <w:rsid w:val="4DD125ED"/>
    <w:rsid w:val="4DE026F9"/>
    <w:rsid w:val="4DE812E7"/>
    <w:rsid w:val="4DEC0985"/>
    <w:rsid w:val="4E030AD7"/>
    <w:rsid w:val="4E0440E7"/>
    <w:rsid w:val="4E0459E4"/>
    <w:rsid w:val="4E1C5AD5"/>
    <w:rsid w:val="4E27683A"/>
    <w:rsid w:val="4E434665"/>
    <w:rsid w:val="4E47142C"/>
    <w:rsid w:val="4E4757E4"/>
    <w:rsid w:val="4E4E77C1"/>
    <w:rsid w:val="4E513B28"/>
    <w:rsid w:val="4E5B5A61"/>
    <w:rsid w:val="4E5C119A"/>
    <w:rsid w:val="4E5C16BE"/>
    <w:rsid w:val="4E63604A"/>
    <w:rsid w:val="4E667006"/>
    <w:rsid w:val="4E6C6900"/>
    <w:rsid w:val="4E7062D5"/>
    <w:rsid w:val="4E781C8C"/>
    <w:rsid w:val="4E785341"/>
    <w:rsid w:val="4E820CDC"/>
    <w:rsid w:val="4E904EAF"/>
    <w:rsid w:val="4E935AA9"/>
    <w:rsid w:val="4E984834"/>
    <w:rsid w:val="4EB04A8C"/>
    <w:rsid w:val="4EBE3685"/>
    <w:rsid w:val="4EC23CC0"/>
    <w:rsid w:val="4EC579CA"/>
    <w:rsid w:val="4EC63233"/>
    <w:rsid w:val="4ED17B7D"/>
    <w:rsid w:val="4EE46ED6"/>
    <w:rsid w:val="4EFA38A2"/>
    <w:rsid w:val="4EFD5183"/>
    <w:rsid w:val="4F055C3B"/>
    <w:rsid w:val="4F13486A"/>
    <w:rsid w:val="4F1B3DC2"/>
    <w:rsid w:val="4F247AD1"/>
    <w:rsid w:val="4F273FEF"/>
    <w:rsid w:val="4F2765B1"/>
    <w:rsid w:val="4F285975"/>
    <w:rsid w:val="4F2A1053"/>
    <w:rsid w:val="4F2B09A7"/>
    <w:rsid w:val="4F2B7096"/>
    <w:rsid w:val="4F34493F"/>
    <w:rsid w:val="4F384A76"/>
    <w:rsid w:val="4F3C048A"/>
    <w:rsid w:val="4F3F790F"/>
    <w:rsid w:val="4F510D1F"/>
    <w:rsid w:val="4F5D329B"/>
    <w:rsid w:val="4F5E1501"/>
    <w:rsid w:val="4F640BF6"/>
    <w:rsid w:val="4F646239"/>
    <w:rsid w:val="4F6D3443"/>
    <w:rsid w:val="4F7259C3"/>
    <w:rsid w:val="4F8669C4"/>
    <w:rsid w:val="4F895C44"/>
    <w:rsid w:val="4F906F13"/>
    <w:rsid w:val="4F961459"/>
    <w:rsid w:val="4F97660F"/>
    <w:rsid w:val="4F9C33B1"/>
    <w:rsid w:val="4F9F2332"/>
    <w:rsid w:val="4F9F46B7"/>
    <w:rsid w:val="4FA5109F"/>
    <w:rsid w:val="4FBB5ACD"/>
    <w:rsid w:val="4FBD2848"/>
    <w:rsid w:val="4FC80F72"/>
    <w:rsid w:val="4FC85496"/>
    <w:rsid w:val="4FC925F7"/>
    <w:rsid w:val="4FDD215E"/>
    <w:rsid w:val="4FEA690B"/>
    <w:rsid w:val="4FEF330B"/>
    <w:rsid w:val="4FF11F79"/>
    <w:rsid w:val="4FF80BCA"/>
    <w:rsid w:val="4FFA76BE"/>
    <w:rsid w:val="500458CA"/>
    <w:rsid w:val="500A0F29"/>
    <w:rsid w:val="500D0D25"/>
    <w:rsid w:val="50150520"/>
    <w:rsid w:val="501A18F3"/>
    <w:rsid w:val="501F3FFD"/>
    <w:rsid w:val="50205770"/>
    <w:rsid w:val="50263C53"/>
    <w:rsid w:val="50373074"/>
    <w:rsid w:val="503902A5"/>
    <w:rsid w:val="503A29FB"/>
    <w:rsid w:val="50494AD9"/>
    <w:rsid w:val="50531398"/>
    <w:rsid w:val="506B3C7E"/>
    <w:rsid w:val="50781E13"/>
    <w:rsid w:val="507D2936"/>
    <w:rsid w:val="508078A1"/>
    <w:rsid w:val="5086493D"/>
    <w:rsid w:val="508958DD"/>
    <w:rsid w:val="50897548"/>
    <w:rsid w:val="50951D19"/>
    <w:rsid w:val="5095326A"/>
    <w:rsid w:val="5097634D"/>
    <w:rsid w:val="50B032C7"/>
    <w:rsid w:val="50B91480"/>
    <w:rsid w:val="50BA4264"/>
    <w:rsid w:val="50CB46BA"/>
    <w:rsid w:val="50D9573A"/>
    <w:rsid w:val="50DB2FC5"/>
    <w:rsid w:val="50E16D82"/>
    <w:rsid w:val="50E26823"/>
    <w:rsid w:val="50EB4779"/>
    <w:rsid w:val="511A7789"/>
    <w:rsid w:val="511D5D43"/>
    <w:rsid w:val="51266535"/>
    <w:rsid w:val="512E2A4B"/>
    <w:rsid w:val="5138605F"/>
    <w:rsid w:val="51695145"/>
    <w:rsid w:val="516E53EF"/>
    <w:rsid w:val="517B3BDA"/>
    <w:rsid w:val="517F3239"/>
    <w:rsid w:val="518539E7"/>
    <w:rsid w:val="51857440"/>
    <w:rsid w:val="51867298"/>
    <w:rsid w:val="518A5451"/>
    <w:rsid w:val="51931DD5"/>
    <w:rsid w:val="519A7A7F"/>
    <w:rsid w:val="519B736E"/>
    <w:rsid w:val="51A506B5"/>
    <w:rsid w:val="51A74482"/>
    <w:rsid w:val="51BA503A"/>
    <w:rsid w:val="51D2104F"/>
    <w:rsid w:val="51DA3BD9"/>
    <w:rsid w:val="51F463DE"/>
    <w:rsid w:val="51FC4468"/>
    <w:rsid w:val="52003133"/>
    <w:rsid w:val="52007F9E"/>
    <w:rsid w:val="521121DF"/>
    <w:rsid w:val="52195EDF"/>
    <w:rsid w:val="521E59D2"/>
    <w:rsid w:val="522508D2"/>
    <w:rsid w:val="522901D8"/>
    <w:rsid w:val="522C6C08"/>
    <w:rsid w:val="522E310E"/>
    <w:rsid w:val="5230614B"/>
    <w:rsid w:val="52313387"/>
    <w:rsid w:val="523B405E"/>
    <w:rsid w:val="52447887"/>
    <w:rsid w:val="524A54DE"/>
    <w:rsid w:val="524C358F"/>
    <w:rsid w:val="524E76C3"/>
    <w:rsid w:val="52612FB6"/>
    <w:rsid w:val="52624FD0"/>
    <w:rsid w:val="52634F2F"/>
    <w:rsid w:val="52686138"/>
    <w:rsid w:val="52723622"/>
    <w:rsid w:val="5275576F"/>
    <w:rsid w:val="527804EE"/>
    <w:rsid w:val="52784E4C"/>
    <w:rsid w:val="527D7C88"/>
    <w:rsid w:val="52830E38"/>
    <w:rsid w:val="52861DBC"/>
    <w:rsid w:val="528D160D"/>
    <w:rsid w:val="528E41B0"/>
    <w:rsid w:val="52A139B3"/>
    <w:rsid w:val="52A36E56"/>
    <w:rsid w:val="52A46A2F"/>
    <w:rsid w:val="52AB3E04"/>
    <w:rsid w:val="52AD4E0F"/>
    <w:rsid w:val="52BB3431"/>
    <w:rsid w:val="52BD34E0"/>
    <w:rsid w:val="52C31F7A"/>
    <w:rsid w:val="52C62AEA"/>
    <w:rsid w:val="52CA202E"/>
    <w:rsid w:val="52D52B52"/>
    <w:rsid w:val="52DF750C"/>
    <w:rsid w:val="52E04D27"/>
    <w:rsid w:val="52FA361E"/>
    <w:rsid w:val="52FC29BD"/>
    <w:rsid w:val="52FE2705"/>
    <w:rsid w:val="53010B78"/>
    <w:rsid w:val="530E2D2E"/>
    <w:rsid w:val="53214018"/>
    <w:rsid w:val="5328064B"/>
    <w:rsid w:val="53293050"/>
    <w:rsid w:val="53330277"/>
    <w:rsid w:val="533B45CF"/>
    <w:rsid w:val="533B7B7E"/>
    <w:rsid w:val="534044BF"/>
    <w:rsid w:val="534D1D72"/>
    <w:rsid w:val="53593C23"/>
    <w:rsid w:val="53611CD5"/>
    <w:rsid w:val="536F1312"/>
    <w:rsid w:val="53747C76"/>
    <w:rsid w:val="53794A63"/>
    <w:rsid w:val="537E198B"/>
    <w:rsid w:val="53854FF5"/>
    <w:rsid w:val="53914AC4"/>
    <w:rsid w:val="539A390F"/>
    <w:rsid w:val="539F521B"/>
    <w:rsid w:val="53B44D71"/>
    <w:rsid w:val="53B602A6"/>
    <w:rsid w:val="53C25D3E"/>
    <w:rsid w:val="53C3153C"/>
    <w:rsid w:val="53C61D4F"/>
    <w:rsid w:val="53C861E7"/>
    <w:rsid w:val="53CB3969"/>
    <w:rsid w:val="53CF36EA"/>
    <w:rsid w:val="53D31BE9"/>
    <w:rsid w:val="53DA54CF"/>
    <w:rsid w:val="53DB3477"/>
    <w:rsid w:val="53DC56DA"/>
    <w:rsid w:val="53E81BC0"/>
    <w:rsid w:val="53E97816"/>
    <w:rsid w:val="53EB7E29"/>
    <w:rsid w:val="53ED33C9"/>
    <w:rsid w:val="53FC33D0"/>
    <w:rsid w:val="540F3349"/>
    <w:rsid w:val="54157C9A"/>
    <w:rsid w:val="541A7AEB"/>
    <w:rsid w:val="542A15FB"/>
    <w:rsid w:val="542E3128"/>
    <w:rsid w:val="542F6384"/>
    <w:rsid w:val="543710DC"/>
    <w:rsid w:val="543E50F6"/>
    <w:rsid w:val="544136D0"/>
    <w:rsid w:val="54437AAE"/>
    <w:rsid w:val="54523480"/>
    <w:rsid w:val="54532618"/>
    <w:rsid w:val="54581719"/>
    <w:rsid w:val="545B0EED"/>
    <w:rsid w:val="545C3EDB"/>
    <w:rsid w:val="546009F9"/>
    <w:rsid w:val="547202CD"/>
    <w:rsid w:val="547402AB"/>
    <w:rsid w:val="54870B01"/>
    <w:rsid w:val="54997E60"/>
    <w:rsid w:val="54A23FD6"/>
    <w:rsid w:val="54AF6B42"/>
    <w:rsid w:val="54B7106E"/>
    <w:rsid w:val="54C44D32"/>
    <w:rsid w:val="54C779F9"/>
    <w:rsid w:val="54CC69B3"/>
    <w:rsid w:val="54D043CF"/>
    <w:rsid w:val="54DB013C"/>
    <w:rsid w:val="54E63771"/>
    <w:rsid w:val="55087916"/>
    <w:rsid w:val="551F73B4"/>
    <w:rsid w:val="5522A324"/>
    <w:rsid w:val="55265874"/>
    <w:rsid w:val="55293E8C"/>
    <w:rsid w:val="553B5EDD"/>
    <w:rsid w:val="553C2B1D"/>
    <w:rsid w:val="55444A48"/>
    <w:rsid w:val="55481C88"/>
    <w:rsid w:val="554F38B5"/>
    <w:rsid w:val="55584220"/>
    <w:rsid w:val="55585FD1"/>
    <w:rsid w:val="55593AD7"/>
    <w:rsid w:val="555D3B56"/>
    <w:rsid w:val="555D68D8"/>
    <w:rsid w:val="55617CD3"/>
    <w:rsid w:val="5568106A"/>
    <w:rsid w:val="556D5CA5"/>
    <w:rsid w:val="557B5FED"/>
    <w:rsid w:val="55841428"/>
    <w:rsid w:val="558553D8"/>
    <w:rsid w:val="55A8587A"/>
    <w:rsid w:val="55BE6311"/>
    <w:rsid w:val="55C83B34"/>
    <w:rsid w:val="55C9279D"/>
    <w:rsid w:val="55D53AE9"/>
    <w:rsid w:val="55DD69A3"/>
    <w:rsid w:val="55DD6F2A"/>
    <w:rsid w:val="55DE0966"/>
    <w:rsid w:val="55E152D3"/>
    <w:rsid w:val="55EC0145"/>
    <w:rsid w:val="560120F5"/>
    <w:rsid w:val="560B0A14"/>
    <w:rsid w:val="56116818"/>
    <w:rsid w:val="56237B36"/>
    <w:rsid w:val="562771DD"/>
    <w:rsid w:val="562777B8"/>
    <w:rsid w:val="5631326C"/>
    <w:rsid w:val="56362667"/>
    <w:rsid w:val="56380DD2"/>
    <w:rsid w:val="563B34EF"/>
    <w:rsid w:val="564B137A"/>
    <w:rsid w:val="564B5FB1"/>
    <w:rsid w:val="564D7789"/>
    <w:rsid w:val="56609A16"/>
    <w:rsid w:val="56651E40"/>
    <w:rsid w:val="56654B3E"/>
    <w:rsid w:val="567A2FD9"/>
    <w:rsid w:val="567B0055"/>
    <w:rsid w:val="568171DE"/>
    <w:rsid w:val="56912106"/>
    <w:rsid w:val="56987AF9"/>
    <w:rsid w:val="569A060C"/>
    <w:rsid w:val="569A12E2"/>
    <w:rsid w:val="56A96F7D"/>
    <w:rsid w:val="56C612A9"/>
    <w:rsid w:val="56C8474D"/>
    <w:rsid w:val="56C87ADD"/>
    <w:rsid w:val="56CE2C76"/>
    <w:rsid w:val="56D1714F"/>
    <w:rsid w:val="56D96208"/>
    <w:rsid w:val="56E2260F"/>
    <w:rsid w:val="56E23970"/>
    <w:rsid w:val="56F80ADB"/>
    <w:rsid w:val="56FA2ADE"/>
    <w:rsid w:val="570432CD"/>
    <w:rsid w:val="57086950"/>
    <w:rsid w:val="570E74A8"/>
    <w:rsid w:val="572932DE"/>
    <w:rsid w:val="572CCBCE"/>
    <w:rsid w:val="572F1269"/>
    <w:rsid w:val="57330ACF"/>
    <w:rsid w:val="573C057F"/>
    <w:rsid w:val="574A66F8"/>
    <w:rsid w:val="574B5EB2"/>
    <w:rsid w:val="575B78E4"/>
    <w:rsid w:val="5761488B"/>
    <w:rsid w:val="57673822"/>
    <w:rsid w:val="576F5435"/>
    <w:rsid w:val="577119D4"/>
    <w:rsid w:val="577C3D5C"/>
    <w:rsid w:val="5788446A"/>
    <w:rsid w:val="578F220A"/>
    <w:rsid w:val="57980DA8"/>
    <w:rsid w:val="579E71DC"/>
    <w:rsid w:val="57A7462C"/>
    <w:rsid w:val="57BD2529"/>
    <w:rsid w:val="57C07805"/>
    <w:rsid w:val="57D43A23"/>
    <w:rsid w:val="57E525F4"/>
    <w:rsid w:val="57F227EB"/>
    <w:rsid w:val="57F26F34"/>
    <w:rsid w:val="57FC07D9"/>
    <w:rsid w:val="57FF6CD3"/>
    <w:rsid w:val="58027B1F"/>
    <w:rsid w:val="5818692D"/>
    <w:rsid w:val="581B757D"/>
    <w:rsid w:val="5827081F"/>
    <w:rsid w:val="58273E68"/>
    <w:rsid w:val="582A7CA3"/>
    <w:rsid w:val="582C1098"/>
    <w:rsid w:val="58357025"/>
    <w:rsid w:val="583D7AC1"/>
    <w:rsid w:val="58423655"/>
    <w:rsid w:val="584C7EA5"/>
    <w:rsid w:val="58500F22"/>
    <w:rsid w:val="58520AB0"/>
    <w:rsid w:val="585474A7"/>
    <w:rsid w:val="58591347"/>
    <w:rsid w:val="585F4F33"/>
    <w:rsid w:val="586141B3"/>
    <w:rsid w:val="58623C95"/>
    <w:rsid w:val="586316FF"/>
    <w:rsid w:val="5876448F"/>
    <w:rsid w:val="588974C7"/>
    <w:rsid w:val="588F128C"/>
    <w:rsid w:val="58985801"/>
    <w:rsid w:val="589926F9"/>
    <w:rsid w:val="58AA0CD2"/>
    <w:rsid w:val="58B27A69"/>
    <w:rsid w:val="58C951C0"/>
    <w:rsid w:val="58D07493"/>
    <w:rsid w:val="58D74150"/>
    <w:rsid w:val="58E332AA"/>
    <w:rsid w:val="58E55E2A"/>
    <w:rsid w:val="58E82925"/>
    <w:rsid w:val="58FC1FA4"/>
    <w:rsid w:val="58FE0487"/>
    <w:rsid w:val="59027153"/>
    <w:rsid w:val="590602A5"/>
    <w:rsid w:val="59071DAE"/>
    <w:rsid w:val="591C0009"/>
    <w:rsid w:val="59206E16"/>
    <w:rsid w:val="59386520"/>
    <w:rsid w:val="5949143E"/>
    <w:rsid w:val="59500471"/>
    <w:rsid w:val="59526096"/>
    <w:rsid w:val="5955310C"/>
    <w:rsid w:val="595716FF"/>
    <w:rsid w:val="595F07FD"/>
    <w:rsid w:val="596C7685"/>
    <w:rsid w:val="597C2214"/>
    <w:rsid w:val="597F0C57"/>
    <w:rsid w:val="59854313"/>
    <w:rsid w:val="598A215A"/>
    <w:rsid w:val="598C72B6"/>
    <w:rsid w:val="59BB497D"/>
    <w:rsid w:val="59CA3E90"/>
    <w:rsid w:val="59CF5792"/>
    <w:rsid w:val="59D24E6B"/>
    <w:rsid w:val="59D558B2"/>
    <w:rsid w:val="59FA1B2E"/>
    <w:rsid w:val="59FF60E6"/>
    <w:rsid w:val="5A027B0A"/>
    <w:rsid w:val="5A046B75"/>
    <w:rsid w:val="5A061F04"/>
    <w:rsid w:val="5A0C56D8"/>
    <w:rsid w:val="5A195A61"/>
    <w:rsid w:val="5A1F532F"/>
    <w:rsid w:val="5A215CFC"/>
    <w:rsid w:val="5A227EB1"/>
    <w:rsid w:val="5A290542"/>
    <w:rsid w:val="5A326375"/>
    <w:rsid w:val="5A410673"/>
    <w:rsid w:val="5A4756AA"/>
    <w:rsid w:val="5A5C04EE"/>
    <w:rsid w:val="5A5E5971"/>
    <w:rsid w:val="5A80496D"/>
    <w:rsid w:val="5A896B6E"/>
    <w:rsid w:val="5A8B3EFA"/>
    <w:rsid w:val="5A977FD3"/>
    <w:rsid w:val="5A9E77E0"/>
    <w:rsid w:val="5AAB5414"/>
    <w:rsid w:val="5AB33FDE"/>
    <w:rsid w:val="5AB71EED"/>
    <w:rsid w:val="5AB82EF5"/>
    <w:rsid w:val="5AC875EB"/>
    <w:rsid w:val="5ACD5707"/>
    <w:rsid w:val="5ACF0F3A"/>
    <w:rsid w:val="5AD53FB5"/>
    <w:rsid w:val="5AD91B34"/>
    <w:rsid w:val="5AE805A0"/>
    <w:rsid w:val="5AF83012"/>
    <w:rsid w:val="5AFB7BB2"/>
    <w:rsid w:val="5B03488B"/>
    <w:rsid w:val="5B0A086E"/>
    <w:rsid w:val="5B0F4D0A"/>
    <w:rsid w:val="5B0F6B7B"/>
    <w:rsid w:val="5B184255"/>
    <w:rsid w:val="5B1B43F2"/>
    <w:rsid w:val="5B2900E9"/>
    <w:rsid w:val="5B556D89"/>
    <w:rsid w:val="5B570F80"/>
    <w:rsid w:val="5B58029C"/>
    <w:rsid w:val="5B58740F"/>
    <w:rsid w:val="5B5C094B"/>
    <w:rsid w:val="5B5E15F3"/>
    <w:rsid w:val="5B5F6351"/>
    <w:rsid w:val="5B7216C4"/>
    <w:rsid w:val="5B78E194"/>
    <w:rsid w:val="5B7956B5"/>
    <w:rsid w:val="5B835778"/>
    <w:rsid w:val="5B8B1A8F"/>
    <w:rsid w:val="5B8D53C1"/>
    <w:rsid w:val="5B9046C6"/>
    <w:rsid w:val="5B930200"/>
    <w:rsid w:val="5B953091"/>
    <w:rsid w:val="5B987088"/>
    <w:rsid w:val="5B9D402F"/>
    <w:rsid w:val="5BAE546B"/>
    <w:rsid w:val="5BB72879"/>
    <w:rsid w:val="5BC620E7"/>
    <w:rsid w:val="5BCD6E86"/>
    <w:rsid w:val="5BD159CA"/>
    <w:rsid w:val="5BDC5174"/>
    <w:rsid w:val="5BDF1FDA"/>
    <w:rsid w:val="5BE070E6"/>
    <w:rsid w:val="5BEB24CE"/>
    <w:rsid w:val="5BEE0BCE"/>
    <w:rsid w:val="5C022452"/>
    <w:rsid w:val="5C07198C"/>
    <w:rsid w:val="5C176C4A"/>
    <w:rsid w:val="5C180094"/>
    <w:rsid w:val="5C1B7297"/>
    <w:rsid w:val="5C1F18EF"/>
    <w:rsid w:val="5C217B19"/>
    <w:rsid w:val="5C2343EA"/>
    <w:rsid w:val="5C3B78A9"/>
    <w:rsid w:val="5C3D4AE8"/>
    <w:rsid w:val="5C42745B"/>
    <w:rsid w:val="5C4C1FD5"/>
    <w:rsid w:val="5C504A4E"/>
    <w:rsid w:val="5C535F6C"/>
    <w:rsid w:val="5C584723"/>
    <w:rsid w:val="5C596E44"/>
    <w:rsid w:val="5C5F5DD5"/>
    <w:rsid w:val="5C6B1600"/>
    <w:rsid w:val="5C721203"/>
    <w:rsid w:val="5C75663D"/>
    <w:rsid w:val="5C7D43B5"/>
    <w:rsid w:val="5C81395E"/>
    <w:rsid w:val="5C921AD0"/>
    <w:rsid w:val="5C94472E"/>
    <w:rsid w:val="5C9768F1"/>
    <w:rsid w:val="5C9E1D15"/>
    <w:rsid w:val="5CAA7AC4"/>
    <w:rsid w:val="5CB86369"/>
    <w:rsid w:val="5CCB33B0"/>
    <w:rsid w:val="5CDA0814"/>
    <w:rsid w:val="5CDB09A3"/>
    <w:rsid w:val="5CE1441E"/>
    <w:rsid w:val="5CE25EFA"/>
    <w:rsid w:val="5CE90CA7"/>
    <w:rsid w:val="5D004148"/>
    <w:rsid w:val="5D044D97"/>
    <w:rsid w:val="5D0B0431"/>
    <w:rsid w:val="5D0D2817"/>
    <w:rsid w:val="5D110F0D"/>
    <w:rsid w:val="5D1167AE"/>
    <w:rsid w:val="5D17001B"/>
    <w:rsid w:val="5D234D59"/>
    <w:rsid w:val="5D3A2CA9"/>
    <w:rsid w:val="5D4C189B"/>
    <w:rsid w:val="5D4E772E"/>
    <w:rsid w:val="5D513DF6"/>
    <w:rsid w:val="5D5234AA"/>
    <w:rsid w:val="5D574221"/>
    <w:rsid w:val="5D605C1D"/>
    <w:rsid w:val="5D697265"/>
    <w:rsid w:val="5D6A1D33"/>
    <w:rsid w:val="5D6B24C8"/>
    <w:rsid w:val="5D6D7F72"/>
    <w:rsid w:val="5D7245FA"/>
    <w:rsid w:val="5D7D6B7E"/>
    <w:rsid w:val="5D7D7CBB"/>
    <w:rsid w:val="5D88570B"/>
    <w:rsid w:val="5D893F58"/>
    <w:rsid w:val="5D8F25D9"/>
    <w:rsid w:val="5D9B7248"/>
    <w:rsid w:val="5DA2571B"/>
    <w:rsid w:val="5DC0460F"/>
    <w:rsid w:val="5DCA6642"/>
    <w:rsid w:val="5DD3013D"/>
    <w:rsid w:val="5DDC20AE"/>
    <w:rsid w:val="5DDC3AF1"/>
    <w:rsid w:val="5DDD3CFC"/>
    <w:rsid w:val="5DE21660"/>
    <w:rsid w:val="5DE97BD0"/>
    <w:rsid w:val="5DEA4DBD"/>
    <w:rsid w:val="5DEC0CD7"/>
    <w:rsid w:val="5DEC1EE9"/>
    <w:rsid w:val="5DF67830"/>
    <w:rsid w:val="5DFA0298"/>
    <w:rsid w:val="5DFD51DB"/>
    <w:rsid w:val="5DFF730B"/>
    <w:rsid w:val="5E023B4A"/>
    <w:rsid w:val="5E066C34"/>
    <w:rsid w:val="5E0A1EAF"/>
    <w:rsid w:val="5E0D36E5"/>
    <w:rsid w:val="5E1B4444"/>
    <w:rsid w:val="5E2F3482"/>
    <w:rsid w:val="5E2F4EC7"/>
    <w:rsid w:val="5E3259D8"/>
    <w:rsid w:val="5E397845"/>
    <w:rsid w:val="5E3D1349"/>
    <w:rsid w:val="5E4963BB"/>
    <w:rsid w:val="5E506778"/>
    <w:rsid w:val="5E55720A"/>
    <w:rsid w:val="5E5B1D75"/>
    <w:rsid w:val="5E5F2045"/>
    <w:rsid w:val="5E6368E1"/>
    <w:rsid w:val="5E656B75"/>
    <w:rsid w:val="5E65712C"/>
    <w:rsid w:val="5E6D30C2"/>
    <w:rsid w:val="5E6E5088"/>
    <w:rsid w:val="5E785BE1"/>
    <w:rsid w:val="5E7D5DBE"/>
    <w:rsid w:val="5E80036F"/>
    <w:rsid w:val="5E8832C8"/>
    <w:rsid w:val="5E8C174D"/>
    <w:rsid w:val="5E9A455D"/>
    <w:rsid w:val="5EAC0171"/>
    <w:rsid w:val="5EBA5CB7"/>
    <w:rsid w:val="5EC33EFA"/>
    <w:rsid w:val="5EC56CBD"/>
    <w:rsid w:val="5ECA062C"/>
    <w:rsid w:val="5ECE4715"/>
    <w:rsid w:val="5ED24408"/>
    <w:rsid w:val="5ED61EAE"/>
    <w:rsid w:val="5EDA761F"/>
    <w:rsid w:val="5EE140E3"/>
    <w:rsid w:val="5EE337FE"/>
    <w:rsid w:val="5EEE2208"/>
    <w:rsid w:val="5EF34B0F"/>
    <w:rsid w:val="5EF70467"/>
    <w:rsid w:val="5EF751AC"/>
    <w:rsid w:val="5EFA1847"/>
    <w:rsid w:val="5EFF502F"/>
    <w:rsid w:val="5EFF65DB"/>
    <w:rsid w:val="5F26494E"/>
    <w:rsid w:val="5F287560"/>
    <w:rsid w:val="5F296098"/>
    <w:rsid w:val="5F476801"/>
    <w:rsid w:val="5F62067A"/>
    <w:rsid w:val="5F89708D"/>
    <w:rsid w:val="5F8E6BD2"/>
    <w:rsid w:val="5F947315"/>
    <w:rsid w:val="5F961F67"/>
    <w:rsid w:val="5FA1282F"/>
    <w:rsid w:val="5FA1536C"/>
    <w:rsid w:val="5FA72F8A"/>
    <w:rsid w:val="5FB26B2D"/>
    <w:rsid w:val="5FB50B2A"/>
    <w:rsid w:val="5FCC4292"/>
    <w:rsid w:val="5FDA7B32"/>
    <w:rsid w:val="5FE34FA0"/>
    <w:rsid w:val="5FEF5203"/>
    <w:rsid w:val="60056B5D"/>
    <w:rsid w:val="60084DD9"/>
    <w:rsid w:val="600C47EF"/>
    <w:rsid w:val="600D0087"/>
    <w:rsid w:val="600D627C"/>
    <w:rsid w:val="60143A5C"/>
    <w:rsid w:val="60160155"/>
    <w:rsid w:val="60184DD2"/>
    <w:rsid w:val="601B40E9"/>
    <w:rsid w:val="602B3CDB"/>
    <w:rsid w:val="602F3BE7"/>
    <w:rsid w:val="60454A11"/>
    <w:rsid w:val="605372A0"/>
    <w:rsid w:val="60584843"/>
    <w:rsid w:val="605B5541"/>
    <w:rsid w:val="6068274C"/>
    <w:rsid w:val="606F5CAF"/>
    <w:rsid w:val="607C3753"/>
    <w:rsid w:val="607E7112"/>
    <w:rsid w:val="60843256"/>
    <w:rsid w:val="608B5B7D"/>
    <w:rsid w:val="609436F2"/>
    <w:rsid w:val="609F2636"/>
    <w:rsid w:val="60AC38DC"/>
    <w:rsid w:val="60B712D8"/>
    <w:rsid w:val="60C30855"/>
    <w:rsid w:val="60C55CEE"/>
    <w:rsid w:val="60D3006E"/>
    <w:rsid w:val="60D70C7F"/>
    <w:rsid w:val="60D96CAF"/>
    <w:rsid w:val="60DA6827"/>
    <w:rsid w:val="60F4126B"/>
    <w:rsid w:val="60FA3243"/>
    <w:rsid w:val="60FC6B7F"/>
    <w:rsid w:val="610A1F00"/>
    <w:rsid w:val="61124F9D"/>
    <w:rsid w:val="61173252"/>
    <w:rsid w:val="611B4B3A"/>
    <w:rsid w:val="612F53BB"/>
    <w:rsid w:val="612F575B"/>
    <w:rsid w:val="61375A51"/>
    <w:rsid w:val="613F6500"/>
    <w:rsid w:val="61421EFD"/>
    <w:rsid w:val="615A3579"/>
    <w:rsid w:val="615C5041"/>
    <w:rsid w:val="61601F7B"/>
    <w:rsid w:val="61625A85"/>
    <w:rsid w:val="6183774C"/>
    <w:rsid w:val="6192631F"/>
    <w:rsid w:val="61A03604"/>
    <w:rsid w:val="61A70860"/>
    <w:rsid w:val="61A87E0B"/>
    <w:rsid w:val="61B01CD6"/>
    <w:rsid w:val="61C3576D"/>
    <w:rsid w:val="61C6740B"/>
    <w:rsid w:val="61CD16BC"/>
    <w:rsid w:val="61CD2943"/>
    <w:rsid w:val="61DD267F"/>
    <w:rsid w:val="61DE0BBF"/>
    <w:rsid w:val="61DE0D2F"/>
    <w:rsid w:val="61E5616D"/>
    <w:rsid w:val="61EB4890"/>
    <w:rsid w:val="61EF10DB"/>
    <w:rsid w:val="61EF439B"/>
    <w:rsid w:val="61F972A9"/>
    <w:rsid w:val="61FA642D"/>
    <w:rsid w:val="61FE2F26"/>
    <w:rsid w:val="620210F1"/>
    <w:rsid w:val="620379C9"/>
    <w:rsid w:val="62067CAD"/>
    <w:rsid w:val="620705D1"/>
    <w:rsid w:val="620C7B55"/>
    <w:rsid w:val="621A7F78"/>
    <w:rsid w:val="621D75FA"/>
    <w:rsid w:val="622F5FF0"/>
    <w:rsid w:val="62325F9C"/>
    <w:rsid w:val="6241104C"/>
    <w:rsid w:val="624A3ED9"/>
    <w:rsid w:val="624F3B50"/>
    <w:rsid w:val="624F5145"/>
    <w:rsid w:val="62517495"/>
    <w:rsid w:val="6263662A"/>
    <w:rsid w:val="626D4F30"/>
    <w:rsid w:val="62700FE8"/>
    <w:rsid w:val="6271236B"/>
    <w:rsid w:val="62727C23"/>
    <w:rsid w:val="6277127A"/>
    <w:rsid w:val="627A68B0"/>
    <w:rsid w:val="627E21E1"/>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3D1ADB"/>
    <w:rsid w:val="63414489"/>
    <w:rsid w:val="634F480A"/>
    <w:rsid w:val="635004B6"/>
    <w:rsid w:val="635C5FE7"/>
    <w:rsid w:val="637531E5"/>
    <w:rsid w:val="637602E2"/>
    <w:rsid w:val="637E3640"/>
    <w:rsid w:val="6382034C"/>
    <w:rsid w:val="638239CD"/>
    <w:rsid w:val="638657D8"/>
    <w:rsid w:val="63916692"/>
    <w:rsid w:val="63968BD9"/>
    <w:rsid w:val="639D7085"/>
    <w:rsid w:val="63A203FB"/>
    <w:rsid w:val="63B76BE4"/>
    <w:rsid w:val="63C01864"/>
    <w:rsid w:val="63C765CB"/>
    <w:rsid w:val="63CD3849"/>
    <w:rsid w:val="63CE7E66"/>
    <w:rsid w:val="63CF12ED"/>
    <w:rsid w:val="63D44524"/>
    <w:rsid w:val="63DE56CC"/>
    <w:rsid w:val="63E02E19"/>
    <w:rsid w:val="63EF1DE6"/>
    <w:rsid w:val="63F74374"/>
    <w:rsid w:val="63FA58C3"/>
    <w:rsid w:val="63FB6A8D"/>
    <w:rsid w:val="63FC0340"/>
    <w:rsid w:val="64057935"/>
    <w:rsid w:val="64060AD2"/>
    <w:rsid w:val="64086B6A"/>
    <w:rsid w:val="6417047A"/>
    <w:rsid w:val="64174AA3"/>
    <w:rsid w:val="641C5710"/>
    <w:rsid w:val="641D283F"/>
    <w:rsid w:val="64315757"/>
    <w:rsid w:val="64371DB1"/>
    <w:rsid w:val="644420D2"/>
    <w:rsid w:val="64466B37"/>
    <w:rsid w:val="644C7576"/>
    <w:rsid w:val="64512722"/>
    <w:rsid w:val="6452026A"/>
    <w:rsid w:val="646B1092"/>
    <w:rsid w:val="646C4424"/>
    <w:rsid w:val="6470509F"/>
    <w:rsid w:val="64747C96"/>
    <w:rsid w:val="64755241"/>
    <w:rsid w:val="64775C9A"/>
    <w:rsid w:val="64861665"/>
    <w:rsid w:val="6498531D"/>
    <w:rsid w:val="64A129B2"/>
    <w:rsid w:val="64A85B8B"/>
    <w:rsid w:val="64BC25A2"/>
    <w:rsid w:val="64C104EB"/>
    <w:rsid w:val="64C21A25"/>
    <w:rsid w:val="64C90546"/>
    <w:rsid w:val="64D5678D"/>
    <w:rsid w:val="64DA2A84"/>
    <w:rsid w:val="64E34F50"/>
    <w:rsid w:val="64E37EBA"/>
    <w:rsid w:val="64E7561A"/>
    <w:rsid w:val="64E771C8"/>
    <w:rsid w:val="64E81094"/>
    <w:rsid w:val="650E05BD"/>
    <w:rsid w:val="65190D27"/>
    <w:rsid w:val="651A74CA"/>
    <w:rsid w:val="65287C48"/>
    <w:rsid w:val="65294088"/>
    <w:rsid w:val="653A3769"/>
    <w:rsid w:val="654726BC"/>
    <w:rsid w:val="65614C3E"/>
    <w:rsid w:val="65734661"/>
    <w:rsid w:val="6579652B"/>
    <w:rsid w:val="657F3780"/>
    <w:rsid w:val="659A7101"/>
    <w:rsid w:val="659E670B"/>
    <w:rsid w:val="65B47190"/>
    <w:rsid w:val="65C90353"/>
    <w:rsid w:val="65CF09F3"/>
    <w:rsid w:val="65D056B6"/>
    <w:rsid w:val="65D82DF5"/>
    <w:rsid w:val="65DE63A7"/>
    <w:rsid w:val="65E31AAB"/>
    <w:rsid w:val="65E37BFF"/>
    <w:rsid w:val="65E43865"/>
    <w:rsid w:val="65EE0DD7"/>
    <w:rsid w:val="65F11DDF"/>
    <w:rsid w:val="65F83C64"/>
    <w:rsid w:val="661071FB"/>
    <w:rsid w:val="66137C33"/>
    <w:rsid w:val="661B7F9B"/>
    <w:rsid w:val="661D0206"/>
    <w:rsid w:val="66214C70"/>
    <w:rsid w:val="662304BD"/>
    <w:rsid w:val="6623477D"/>
    <w:rsid w:val="66315F29"/>
    <w:rsid w:val="6633034C"/>
    <w:rsid w:val="66366F47"/>
    <w:rsid w:val="664231CF"/>
    <w:rsid w:val="664245A7"/>
    <w:rsid w:val="66450B7E"/>
    <w:rsid w:val="6647268C"/>
    <w:rsid w:val="664805B8"/>
    <w:rsid w:val="66552B05"/>
    <w:rsid w:val="6670518C"/>
    <w:rsid w:val="667F7199"/>
    <w:rsid w:val="66873A34"/>
    <w:rsid w:val="669F243F"/>
    <w:rsid w:val="66AD2D02"/>
    <w:rsid w:val="66C4CB21"/>
    <w:rsid w:val="66C84A8D"/>
    <w:rsid w:val="66EE123C"/>
    <w:rsid w:val="66F116C6"/>
    <w:rsid w:val="670614E7"/>
    <w:rsid w:val="67097FC1"/>
    <w:rsid w:val="670C1EDA"/>
    <w:rsid w:val="672C5F58"/>
    <w:rsid w:val="672E2ACA"/>
    <w:rsid w:val="67336912"/>
    <w:rsid w:val="673A55B6"/>
    <w:rsid w:val="673B35C5"/>
    <w:rsid w:val="673C1103"/>
    <w:rsid w:val="67421FCC"/>
    <w:rsid w:val="674364CF"/>
    <w:rsid w:val="674A3D9A"/>
    <w:rsid w:val="675F15E0"/>
    <w:rsid w:val="67662845"/>
    <w:rsid w:val="67675879"/>
    <w:rsid w:val="676D3D31"/>
    <w:rsid w:val="676F19ED"/>
    <w:rsid w:val="676F7452"/>
    <w:rsid w:val="6772378D"/>
    <w:rsid w:val="677433DB"/>
    <w:rsid w:val="677E6701"/>
    <w:rsid w:val="67820CCB"/>
    <w:rsid w:val="67871CA9"/>
    <w:rsid w:val="678D0C62"/>
    <w:rsid w:val="679A3B98"/>
    <w:rsid w:val="679D34FD"/>
    <w:rsid w:val="679D3931"/>
    <w:rsid w:val="67B22585"/>
    <w:rsid w:val="67BE63F1"/>
    <w:rsid w:val="67BE768F"/>
    <w:rsid w:val="67C26BA2"/>
    <w:rsid w:val="67CF52DC"/>
    <w:rsid w:val="67D92633"/>
    <w:rsid w:val="67D97AA7"/>
    <w:rsid w:val="67E004D6"/>
    <w:rsid w:val="67E01464"/>
    <w:rsid w:val="67F90AD4"/>
    <w:rsid w:val="67FB18A5"/>
    <w:rsid w:val="68041EFB"/>
    <w:rsid w:val="6804219A"/>
    <w:rsid w:val="681D348B"/>
    <w:rsid w:val="682B69DB"/>
    <w:rsid w:val="682F9BBC"/>
    <w:rsid w:val="6835325C"/>
    <w:rsid w:val="683C2331"/>
    <w:rsid w:val="683F7489"/>
    <w:rsid w:val="68492F3A"/>
    <w:rsid w:val="684A40F5"/>
    <w:rsid w:val="684C61E6"/>
    <w:rsid w:val="68565AED"/>
    <w:rsid w:val="68784894"/>
    <w:rsid w:val="68B12C09"/>
    <w:rsid w:val="68B7369A"/>
    <w:rsid w:val="68B871EA"/>
    <w:rsid w:val="68C30DC4"/>
    <w:rsid w:val="68C60886"/>
    <w:rsid w:val="68C81605"/>
    <w:rsid w:val="68CB4906"/>
    <w:rsid w:val="68DE28AE"/>
    <w:rsid w:val="68E64A1A"/>
    <w:rsid w:val="68EE2DDC"/>
    <w:rsid w:val="68F36435"/>
    <w:rsid w:val="68F716C7"/>
    <w:rsid w:val="68F769D2"/>
    <w:rsid w:val="68FD6E7A"/>
    <w:rsid w:val="6903616B"/>
    <w:rsid w:val="69046D70"/>
    <w:rsid w:val="69050D9A"/>
    <w:rsid w:val="690C3EC4"/>
    <w:rsid w:val="690F418B"/>
    <w:rsid w:val="69175273"/>
    <w:rsid w:val="691D3EB9"/>
    <w:rsid w:val="692011D1"/>
    <w:rsid w:val="69201B40"/>
    <w:rsid w:val="692F6B1A"/>
    <w:rsid w:val="6937127A"/>
    <w:rsid w:val="69437765"/>
    <w:rsid w:val="69567DC3"/>
    <w:rsid w:val="695C5338"/>
    <w:rsid w:val="69666D1F"/>
    <w:rsid w:val="6969482E"/>
    <w:rsid w:val="696D6F17"/>
    <w:rsid w:val="69757DB3"/>
    <w:rsid w:val="69772BFF"/>
    <w:rsid w:val="697B1AA1"/>
    <w:rsid w:val="69880E41"/>
    <w:rsid w:val="6997169C"/>
    <w:rsid w:val="699A543B"/>
    <w:rsid w:val="69B139B5"/>
    <w:rsid w:val="69B67A80"/>
    <w:rsid w:val="69B824B1"/>
    <w:rsid w:val="69C14DC0"/>
    <w:rsid w:val="69C6433D"/>
    <w:rsid w:val="69CE6DA5"/>
    <w:rsid w:val="69E119CE"/>
    <w:rsid w:val="69E71818"/>
    <w:rsid w:val="69ED3C78"/>
    <w:rsid w:val="69ED4C37"/>
    <w:rsid w:val="69F339BC"/>
    <w:rsid w:val="69F8097B"/>
    <w:rsid w:val="69F94AF8"/>
    <w:rsid w:val="6A095EA1"/>
    <w:rsid w:val="6A12453F"/>
    <w:rsid w:val="6A1AEAF7"/>
    <w:rsid w:val="6A1B564C"/>
    <w:rsid w:val="6A1E5B5E"/>
    <w:rsid w:val="6A211562"/>
    <w:rsid w:val="6A27085E"/>
    <w:rsid w:val="6A3126FE"/>
    <w:rsid w:val="6A342BF5"/>
    <w:rsid w:val="6A3E5DCB"/>
    <w:rsid w:val="6A4449C5"/>
    <w:rsid w:val="6A4479E6"/>
    <w:rsid w:val="6A4A141F"/>
    <w:rsid w:val="6A4E0A09"/>
    <w:rsid w:val="6A5A2159"/>
    <w:rsid w:val="6A5C7607"/>
    <w:rsid w:val="6A5D02C2"/>
    <w:rsid w:val="6A6FEA62"/>
    <w:rsid w:val="6A720B65"/>
    <w:rsid w:val="6A796038"/>
    <w:rsid w:val="6A7A2736"/>
    <w:rsid w:val="6A7B4B9C"/>
    <w:rsid w:val="6A803105"/>
    <w:rsid w:val="6A856363"/>
    <w:rsid w:val="6A9958F1"/>
    <w:rsid w:val="6AAB7149"/>
    <w:rsid w:val="6AB36EC6"/>
    <w:rsid w:val="6ABB3833"/>
    <w:rsid w:val="6AC370B0"/>
    <w:rsid w:val="6ACA14AC"/>
    <w:rsid w:val="6AEA0C88"/>
    <w:rsid w:val="6AEC5B2D"/>
    <w:rsid w:val="6AF51F93"/>
    <w:rsid w:val="6AF940F1"/>
    <w:rsid w:val="6AFC5E9A"/>
    <w:rsid w:val="6B005837"/>
    <w:rsid w:val="6B095BF1"/>
    <w:rsid w:val="6B1064E6"/>
    <w:rsid w:val="6B1D7299"/>
    <w:rsid w:val="6B2732D3"/>
    <w:rsid w:val="6B2D6AB4"/>
    <w:rsid w:val="6B2E56B6"/>
    <w:rsid w:val="6B3D0020"/>
    <w:rsid w:val="6B453C0A"/>
    <w:rsid w:val="6B4F7103"/>
    <w:rsid w:val="6B56058A"/>
    <w:rsid w:val="6B5B363D"/>
    <w:rsid w:val="6B6312D6"/>
    <w:rsid w:val="6B660DBA"/>
    <w:rsid w:val="6B672BDA"/>
    <w:rsid w:val="6B6B6030"/>
    <w:rsid w:val="6B777EB2"/>
    <w:rsid w:val="6B834470"/>
    <w:rsid w:val="6B8C42CE"/>
    <w:rsid w:val="6B9B1E5D"/>
    <w:rsid w:val="6BAA6DCD"/>
    <w:rsid w:val="6BAB5A31"/>
    <w:rsid w:val="6BAE3C2F"/>
    <w:rsid w:val="6BAF121F"/>
    <w:rsid w:val="6BB8485A"/>
    <w:rsid w:val="6BBD05D8"/>
    <w:rsid w:val="6BC846CD"/>
    <w:rsid w:val="6BC94878"/>
    <w:rsid w:val="6BCF191A"/>
    <w:rsid w:val="6BD67ADB"/>
    <w:rsid w:val="6BD82728"/>
    <w:rsid w:val="6BDA1366"/>
    <w:rsid w:val="6BE629EC"/>
    <w:rsid w:val="6BF04AC4"/>
    <w:rsid w:val="6C0210CA"/>
    <w:rsid w:val="6C085AC8"/>
    <w:rsid w:val="6C0D6CD4"/>
    <w:rsid w:val="6C135E28"/>
    <w:rsid w:val="6C174760"/>
    <w:rsid w:val="6C1E1E78"/>
    <w:rsid w:val="6C1E5FB4"/>
    <w:rsid w:val="6C1F05F4"/>
    <w:rsid w:val="6C2213C2"/>
    <w:rsid w:val="6C282D0C"/>
    <w:rsid w:val="6C319D9E"/>
    <w:rsid w:val="6C364070"/>
    <w:rsid w:val="6C372B9C"/>
    <w:rsid w:val="6C386229"/>
    <w:rsid w:val="6C593E20"/>
    <w:rsid w:val="6C6368FD"/>
    <w:rsid w:val="6C6C16DC"/>
    <w:rsid w:val="6C6D1122"/>
    <w:rsid w:val="6C722418"/>
    <w:rsid w:val="6C826EE1"/>
    <w:rsid w:val="6C89456C"/>
    <w:rsid w:val="6C9306CE"/>
    <w:rsid w:val="6C9A4CE4"/>
    <w:rsid w:val="6CA10319"/>
    <w:rsid w:val="6CA42D78"/>
    <w:rsid w:val="6CA951B4"/>
    <w:rsid w:val="6CAD7F0A"/>
    <w:rsid w:val="6CB02B8B"/>
    <w:rsid w:val="6CB12EB6"/>
    <w:rsid w:val="6CB97430"/>
    <w:rsid w:val="6CC53FCF"/>
    <w:rsid w:val="6CC9033E"/>
    <w:rsid w:val="6CD5334C"/>
    <w:rsid w:val="6CE05125"/>
    <w:rsid w:val="6CE21A19"/>
    <w:rsid w:val="6CE3433E"/>
    <w:rsid w:val="6CE63C24"/>
    <w:rsid w:val="6CED23DB"/>
    <w:rsid w:val="6CFD4417"/>
    <w:rsid w:val="6D0C7EC0"/>
    <w:rsid w:val="6D173B78"/>
    <w:rsid w:val="6D19993E"/>
    <w:rsid w:val="6D1F7520"/>
    <w:rsid w:val="6D423F96"/>
    <w:rsid w:val="6D441F9F"/>
    <w:rsid w:val="6D447F48"/>
    <w:rsid w:val="6D562AC1"/>
    <w:rsid w:val="6D57106C"/>
    <w:rsid w:val="6D681761"/>
    <w:rsid w:val="6D6956CA"/>
    <w:rsid w:val="6D6F24DD"/>
    <w:rsid w:val="6D7A54AB"/>
    <w:rsid w:val="6D7E03A8"/>
    <w:rsid w:val="6D86691F"/>
    <w:rsid w:val="6D8D0D02"/>
    <w:rsid w:val="6D985BF6"/>
    <w:rsid w:val="6DA50D45"/>
    <w:rsid w:val="6DBE7995"/>
    <w:rsid w:val="6DD9036F"/>
    <w:rsid w:val="6DE46DC2"/>
    <w:rsid w:val="6DE848D0"/>
    <w:rsid w:val="6DF042FD"/>
    <w:rsid w:val="6DF66514"/>
    <w:rsid w:val="6E034CC1"/>
    <w:rsid w:val="6E0C33B2"/>
    <w:rsid w:val="6E0C72DE"/>
    <w:rsid w:val="6E26238C"/>
    <w:rsid w:val="6E2A5255"/>
    <w:rsid w:val="6E2D5605"/>
    <w:rsid w:val="6E352E88"/>
    <w:rsid w:val="6E3E2210"/>
    <w:rsid w:val="6E486ABF"/>
    <w:rsid w:val="6E4BA641"/>
    <w:rsid w:val="6E575A6C"/>
    <w:rsid w:val="6E5C2C4E"/>
    <w:rsid w:val="6E616262"/>
    <w:rsid w:val="6E6E6686"/>
    <w:rsid w:val="6E7C74BB"/>
    <w:rsid w:val="6E890809"/>
    <w:rsid w:val="6E8B62EB"/>
    <w:rsid w:val="6E8F08C5"/>
    <w:rsid w:val="6E944750"/>
    <w:rsid w:val="6E9D4A2D"/>
    <w:rsid w:val="6EA61845"/>
    <w:rsid w:val="6EAB2255"/>
    <w:rsid w:val="6EBC6E60"/>
    <w:rsid w:val="6EC02A0F"/>
    <w:rsid w:val="6EC3566E"/>
    <w:rsid w:val="6EC848D0"/>
    <w:rsid w:val="6ECA32DF"/>
    <w:rsid w:val="6ED10546"/>
    <w:rsid w:val="6ED91C3C"/>
    <w:rsid w:val="6EDC3FE6"/>
    <w:rsid w:val="6EE75A58"/>
    <w:rsid w:val="6EE77D9D"/>
    <w:rsid w:val="6F0336CE"/>
    <w:rsid w:val="6F1A27EB"/>
    <w:rsid w:val="6F1E2DEC"/>
    <w:rsid w:val="6F255074"/>
    <w:rsid w:val="6F2B029D"/>
    <w:rsid w:val="6F2C57F4"/>
    <w:rsid w:val="6F361596"/>
    <w:rsid w:val="6F364D21"/>
    <w:rsid w:val="6F4D1FFC"/>
    <w:rsid w:val="6F4E6B05"/>
    <w:rsid w:val="6F504F0E"/>
    <w:rsid w:val="6F540B88"/>
    <w:rsid w:val="6F55402C"/>
    <w:rsid w:val="6F5E18E5"/>
    <w:rsid w:val="6F6033B4"/>
    <w:rsid w:val="6F672890"/>
    <w:rsid w:val="6F684CC4"/>
    <w:rsid w:val="6F6B138C"/>
    <w:rsid w:val="6F6E3F0D"/>
    <w:rsid w:val="6F6E70EA"/>
    <w:rsid w:val="6F705B2C"/>
    <w:rsid w:val="6F810E95"/>
    <w:rsid w:val="6F870E30"/>
    <w:rsid w:val="6F8D43A5"/>
    <w:rsid w:val="6F950AC7"/>
    <w:rsid w:val="6F9D7DE7"/>
    <w:rsid w:val="6FA001CC"/>
    <w:rsid w:val="6FA629D4"/>
    <w:rsid w:val="6FAB3BBF"/>
    <w:rsid w:val="6FBC6939"/>
    <w:rsid w:val="6FC97076"/>
    <w:rsid w:val="6FCB6781"/>
    <w:rsid w:val="6FD2094C"/>
    <w:rsid w:val="6FE04A6A"/>
    <w:rsid w:val="6FE0566F"/>
    <w:rsid w:val="6FE169FE"/>
    <w:rsid w:val="6FE949BE"/>
    <w:rsid w:val="6FEE7A6B"/>
    <w:rsid w:val="6FFC5FF9"/>
    <w:rsid w:val="7005172B"/>
    <w:rsid w:val="70053656"/>
    <w:rsid w:val="7009397F"/>
    <w:rsid w:val="7011652C"/>
    <w:rsid w:val="70245F14"/>
    <w:rsid w:val="702B4B3C"/>
    <w:rsid w:val="702C074F"/>
    <w:rsid w:val="702D0638"/>
    <w:rsid w:val="704D4728"/>
    <w:rsid w:val="704F2043"/>
    <w:rsid w:val="70527CF0"/>
    <w:rsid w:val="70581DCB"/>
    <w:rsid w:val="706F7A56"/>
    <w:rsid w:val="70763FC0"/>
    <w:rsid w:val="707B4B3A"/>
    <w:rsid w:val="707F2388"/>
    <w:rsid w:val="70900435"/>
    <w:rsid w:val="70A2261F"/>
    <w:rsid w:val="70B27550"/>
    <w:rsid w:val="70BB2EF0"/>
    <w:rsid w:val="70BF3CD0"/>
    <w:rsid w:val="70C17927"/>
    <w:rsid w:val="70C3074C"/>
    <w:rsid w:val="70C7731C"/>
    <w:rsid w:val="70D73B3D"/>
    <w:rsid w:val="70E13922"/>
    <w:rsid w:val="70EE0054"/>
    <w:rsid w:val="70F10F3A"/>
    <w:rsid w:val="70F50E86"/>
    <w:rsid w:val="710467B9"/>
    <w:rsid w:val="71060C5E"/>
    <w:rsid w:val="71091BA0"/>
    <w:rsid w:val="710E5974"/>
    <w:rsid w:val="71133294"/>
    <w:rsid w:val="71137E0D"/>
    <w:rsid w:val="7121243F"/>
    <w:rsid w:val="71213798"/>
    <w:rsid w:val="71223705"/>
    <w:rsid w:val="712D7E21"/>
    <w:rsid w:val="712E3ED0"/>
    <w:rsid w:val="712F249C"/>
    <w:rsid w:val="71336D44"/>
    <w:rsid w:val="71351DFD"/>
    <w:rsid w:val="713A7EC9"/>
    <w:rsid w:val="71406CE0"/>
    <w:rsid w:val="715315C8"/>
    <w:rsid w:val="715471CA"/>
    <w:rsid w:val="7162408F"/>
    <w:rsid w:val="71682BBB"/>
    <w:rsid w:val="716961BB"/>
    <w:rsid w:val="716B490D"/>
    <w:rsid w:val="71726346"/>
    <w:rsid w:val="71742CB8"/>
    <w:rsid w:val="717939E0"/>
    <w:rsid w:val="717D48FE"/>
    <w:rsid w:val="718A2DA7"/>
    <w:rsid w:val="718C56FF"/>
    <w:rsid w:val="718E0A3D"/>
    <w:rsid w:val="71947830"/>
    <w:rsid w:val="719A769A"/>
    <w:rsid w:val="71A001EE"/>
    <w:rsid w:val="71A339F9"/>
    <w:rsid w:val="71A622A0"/>
    <w:rsid w:val="71B42AAD"/>
    <w:rsid w:val="71BA5955"/>
    <w:rsid w:val="71C00CCE"/>
    <w:rsid w:val="71C83495"/>
    <w:rsid w:val="71CA610A"/>
    <w:rsid w:val="71DF2920"/>
    <w:rsid w:val="71E0214A"/>
    <w:rsid w:val="71E90B3C"/>
    <w:rsid w:val="71EB0F46"/>
    <w:rsid w:val="71EE30DF"/>
    <w:rsid w:val="71FF6F44"/>
    <w:rsid w:val="72024F4A"/>
    <w:rsid w:val="720635EC"/>
    <w:rsid w:val="72150D6C"/>
    <w:rsid w:val="721663F4"/>
    <w:rsid w:val="722B6DB6"/>
    <w:rsid w:val="722C4139"/>
    <w:rsid w:val="723A22F1"/>
    <w:rsid w:val="7241491E"/>
    <w:rsid w:val="7246351A"/>
    <w:rsid w:val="72493242"/>
    <w:rsid w:val="724A27E5"/>
    <w:rsid w:val="72562FE7"/>
    <w:rsid w:val="725E7419"/>
    <w:rsid w:val="72602EB8"/>
    <w:rsid w:val="72725879"/>
    <w:rsid w:val="72820418"/>
    <w:rsid w:val="72851C53"/>
    <w:rsid w:val="72867C83"/>
    <w:rsid w:val="728E6673"/>
    <w:rsid w:val="728F3E42"/>
    <w:rsid w:val="729015B5"/>
    <w:rsid w:val="72964F4A"/>
    <w:rsid w:val="72992130"/>
    <w:rsid w:val="72A06220"/>
    <w:rsid w:val="72A757DE"/>
    <w:rsid w:val="72A80E22"/>
    <w:rsid w:val="72B04CF8"/>
    <w:rsid w:val="72B10F3D"/>
    <w:rsid w:val="72B86026"/>
    <w:rsid w:val="72B87523"/>
    <w:rsid w:val="72C847B0"/>
    <w:rsid w:val="72D8635A"/>
    <w:rsid w:val="72E564C4"/>
    <w:rsid w:val="72F647C8"/>
    <w:rsid w:val="730A7AF0"/>
    <w:rsid w:val="7312062B"/>
    <w:rsid w:val="73142168"/>
    <w:rsid w:val="7319112D"/>
    <w:rsid w:val="731E1AC6"/>
    <w:rsid w:val="732340F4"/>
    <w:rsid w:val="732E199C"/>
    <w:rsid w:val="733E3449"/>
    <w:rsid w:val="733F5F19"/>
    <w:rsid w:val="73426B43"/>
    <w:rsid w:val="734F3FA8"/>
    <w:rsid w:val="73510E34"/>
    <w:rsid w:val="73526490"/>
    <w:rsid w:val="7353638C"/>
    <w:rsid w:val="73580B3F"/>
    <w:rsid w:val="735F5939"/>
    <w:rsid w:val="736148B9"/>
    <w:rsid w:val="73637AD7"/>
    <w:rsid w:val="736A4C65"/>
    <w:rsid w:val="736E20FA"/>
    <w:rsid w:val="73802010"/>
    <w:rsid w:val="739844C7"/>
    <w:rsid w:val="73B27E75"/>
    <w:rsid w:val="73BA0168"/>
    <w:rsid w:val="73BC099A"/>
    <w:rsid w:val="73BC09E2"/>
    <w:rsid w:val="73C0085B"/>
    <w:rsid w:val="73CE3CD3"/>
    <w:rsid w:val="73D425F7"/>
    <w:rsid w:val="73D75A09"/>
    <w:rsid w:val="73DD1EA3"/>
    <w:rsid w:val="73F11DB3"/>
    <w:rsid w:val="73F644B0"/>
    <w:rsid w:val="740A5B9D"/>
    <w:rsid w:val="740A7BA8"/>
    <w:rsid w:val="741155CA"/>
    <w:rsid w:val="741D36B3"/>
    <w:rsid w:val="742862AE"/>
    <w:rsid w:val="742C65C3"/>
    <w:rsid w:val="743673F7"/>
    <w:rsid w:val="743E3722"/>
    <w:rsid w:val="7461632F"/>
    <w:rsid w:val="746C5D87"/>
    <w:rsid w:val="746D164D"/>
    <w:rsid w:val="746E3853"/>
    <w:rsid w:val="7470469A"/>
    <w:rsid w:val="74774BF1"/>
    <w:rsid w:val="74780323"/>
    <w:rsid w:val="7483581F"/>
    <w:rsid w:val="748A5DC8"/>
    <w:rsid w:val="748D1DC8"/>
    <w:rsid w:val="748D5C02"/>
    <w:rsid w:val="74976510"/>
    <w:rsid w:val="74AF26F8"/>
    <w:rsid w:val="74B22B93"/>
    <w:rsid w:val="74BA4E5F"/>
    <w:rsid w:val="74D358EF"/>
    <w:rsid w:val="74D372B6"/>
    <w:rsid w:val="74DD70EA"/>
    <w:rsid w:val="74E8531B"/>
    <w:rsid w:val="74EE6D8D"/>
    <w:rsid w:val="74F465DC"/>
    <w:rsid w:val="74FA22B2"/>
    <w:rsid w:val="75063F17"/>
    <w:rsid w:val="750A2023"/>
    <w:rsid w:val="750F3F0B"/>
    <w:rsid w:val="751244FA"/>
    <w:rsid w:val="7516343D"/>
    <w:rsid w:val="75266BBE"/>
    <w:rsid w:val="754234A6"/>
    <w:rsid w:val="75494E27"/>
    <w:rsid w:val="754F66A5"/>
    <w:rsid w:val="755463B3"/>
    <w:rsid w:val="755A4C48"/>
    <w:rsid w:val="755B7177"/>
    <w:rsid w:val="756C15FD"/>
    <w:rsid w:val="757B3779"/>
    <w:rsid w:val="758F158F"/>
    <w:rsid w:val="75A0327C"/>
    <w:rsid w:val="75A42A0E"/>
    <w:rsid w:val="75DA11DE"/>
    <w:rsid w:val="75DB2A24"/>
    <w:rsid w:val="75E35C15"/>
    <w:rsid w:val="75E517DB"/>
    <w:rsid w:val="75E701E0"/>
    <w:rsid w:val="75FA4E94"/>
    <w:rsid w:val="76080139"/>
    <w:rsid w:val="760C6C72"/>
    <w:rsid w:val="760D4FAA"/>
    <w:rsid w:val="76157FA5"/>
    <w:rsid w:val="761D7F58"/>
    <w:rsid w:val="761E26DC"/>
    <w:rsid w:val="76271507"/>
    <w:rsid w:val="76347970"/>
    <w:rsid w:val="76373F69"/>
    <w:rsid w:val="7644186F"/>
    <w:rsid w:val="76495704"/>
    <w:rsid w:val="76517B41"/>
    <w:rsid w:val="765B5316"/>
    <w:rsid w:val="765D69D8"/>
    <w:rsid w:val="765E6134"/>
    <w:rsid w:val="76630A37"/>
    <w:rsid w:val="76654563"/>
    <w:rsid w:val="766C48CD"/>
    <w:rsid w:val="766C4AA8"/>
    <w:rsid w:val="7676736A"/>
    <w:rsid w:val="76774C0B"/>
    <w:rsid w:val="76783878"/>
    <w:rsid w:val="76933951"/>
    <w:rsid w:val="769A245F"/>
    <w:rsid w:val="769E6611"/>
    <w:rsid w:val="76A0357C"/>
    <w:rsid w:val="76A8779E"/>
    <w:rsid w:val="76AD2CC1"/>
    <w:rsid w:val="76B60293"/>
    <w:rsid w:val="76B6485D"/>
    <w:rsid w:val="76D632F4"/>
    <w:rsid w:val="76DB2A85"/>
    <w:rsid w:val="76DF1645"/>
    <w:rsid w:val="76DF424D"/>
    <w:rsid w:val="76F34E96"/>
    <w:rsid w:val="76F676C4"/>
    <w:rsid w:val="76FA20BE"/>
    <w:rsid w:val="770441CF"/>
    <w:rsid w:val="770533C1"/>
    <w:rsid w:val="77072193"/>
    <w:rsid w:val="771001FA"/>
    <w:rsid w:val="771523AD"/>
    <w:rsid w:val="77184A33"/>
    <w:rsid w:val="771B7ABB"/>
    <w:rsid w:val="771D661B"/>
    <w:rsid w:val="77200C52"/>
    <w:rsid w:val="77212CF0"/>
    <w:rsid w:val="77267FDD"/>
    <w:rsid w:val="774C28CA"/>
    <w:rsid w:val="775273EE"/>
    <w:rsid w:val="77551320"/>
    <w:rsid w:val="77606B74"/>
    <w:rsid w:val="776379AE"/>
    <w:rsid w:val="77797425"/>
    <w:rsid w:val="777D294E"/>
    <w:rsid w:val="778157C1"/>
    <w:rsid w:val="779248FE"/>
    <w:rsid w:val="77933890"/>
    <w:rsid w:val="77983EB3"/>
    <w:rsid w:val="77A131C2"/>
    <w:rsid w:val="77AE17FB"/>
    <w:rsid w:val="77B57FAB"/>
    <w:rsid w:val="77BE0F2A"/>
    <w:rsid w:val="77BE6C33"/>
    <w:rsid w:val="77C81492"/>
    <w:rsid w:val="77CB38A1"/>
    <w:rsid w:val="77CCD65A"/>
    <w:rsid w:val="77E12D87"/>
    <w:rsid w:val="77E76497"/>
    <w:rsid w:val="77EA01B6"/>
    <w:rsid w:val="77F12D5E"/>
    <w:rsid w:val="77F30D1C"/>
    <w:rsid w:val="77F379C7"/>
    <w:rsid w:val="77F51482"/>
    <w:rsid w:val="77F81807"/>
    <w:rsid w:val="77FA221B"/>
    <w:rsid w:val="77FB5016"/>
    <w:rsid w:val="77FE4D4D"/>
    <w:rsid w:val="7805478A"/>
    <w:rsid w:val="780D309E"/>
    <w:rsid w:val="780E15B4"/>
    <w:rsid w:val="780E4ECD"/>
    <w:rsid w:val="780F67D6"/>
    <w:rsid w:val="78140C02"/>
    <w:rsid w:val="78155B20"/>
    <w:rsid w:val="78163785"/>
    <w:rsid w:val="781C7759"/>
    <w:rsid w:val="781F0EC5"/>
    <w:rsid w:val="782C6A8C"/>
    <w:rsid w:val="783548C8"/>
    <w:rsid w:val="7837782A"/>
    <w:rsid w:val="783932C4"/>
    <w:rsid w:val="783A3A44"/>
    <w:rsid w:val="7849544B"/>
    <w:rsid w:val="785449AA"/>
    <w:rsid w:val="786301DC"/>
    <w:rsid w:val="78782A0D"/>
    <w:rsid w:val="78792D8C"/>
    <w:rsid w:val="788F2D87"/>
    <w:rsid w:val="78942C78"/>
    <w:rsid w:val="789A0C9C"/>
    <w:rsid w:val="789A4012"/>
    <w:rsid w:val="78AF10C3"/>
    <w:rsid w:val="78B7F2AC"/>
    <w:rsid w:val="78B9F5F7"/>
    <w:rsid w:val="78DC755E"/>
    <w:rsid w:val="78FB3D79"/>
    <w:rsid w:val="78FD5748"/>
    <w:rsid w:val="78FF43AF"/>
    <w:rsid w:val="79056B5B"/>
    <w:rsid w:val="790A506A"/>
    <w:rsid w:val="791002F7"/>
    <w:rsid w:val="79160C11"/>
    <w:rsid w:val="792450C7"/>
    <w:rsid w:val="79307270"/>
    <w:rsid w:val="79367368"/>
    <w:rsid w:val="79383FC1"/>
    <w:rsid w:val="793E6CC5"/>
    <w:rsid w:val="794B22BD"/>
    <w:rsid w:val="795B7B77"/>
    <w:rsid w:val="795C435E"/>
    <w:rsid w:val="795E2A51"/>
    <w:rsid w:val="79621F29"/>
    <w:rsid w:val="796A0502"/>
    <w:rsid w:val="79851D4E"/>
    <w:rsid w:val="79865877"/>
    <w:rsid w:val="7993310F"/>
    <w:rsid w:val="799C7C94"/>
    <w:rsid w:val="79A073F5"/>
    <w:rsid w:val="79A2171F"/>
    <w:rsid w:val="79A252FF"/>
    <w:rsid w:val="79A33902"/>
    <w:rsid w:val="79A85A53"/>
    <w:rsid w:val="79AB51E5"/>
    <w:rsid w:val="79AC760A"/>
    <w:rsid w:val="79AF1D78"/>
    <w:rsid w:val="79C45ACD"/>
    <w:rsid w:val="79C51EB5"/>
    <w:rsid w:val="79C756D1"/>
    <w:rsid w:val="79CD6D1E"/>
    <w:rsid w:val="79D269B5"/>
    <w:rsid w:val="79D33056"/>
    <w:rsid w:val="79D52B87"/>
    <w:rsid w:val="79D67395"/>
    <w:rsid w:val="79DB59F6"/>
    <w:rsid w:val="79E1EF2F"/>
    <w:rsid w:val="79E51124"/>
    <w:rsid w:val="79EE0A6A"/>
    <w:rsid w:val="79EF65CE"/>
    <w:rsid w:val="79F05ED3"/>
    <w:rsid w:val="79F07921"/>
    <w:rsid w:val="79F3343F"/>
    <w:rsid w:val="79F81CCE"/>
    <w:rsid w:val="79FA3922"/>
    <w:rsid w:val="79FD6EE5"/>
    <w:rsid w:val="7A073A41"/>
    <w:rsid w:val="7A0E778B"/>
    <w:rsid w:val="7A141025"/>
    <w:rsid w:val="7A1919DD"/>
    <w:rsid w:val="7A2B1FC7"/>
    <w:rsid w:val="7A327827"/>
    <w:rsid w:val="7A39304F"/>
    <w:rsid w:val="7A3B7195"/>
    <w:rsid w:val="7A493E10"/>
    <w:rsid w:val="7A5529BF"/>
    <w:rsid w:val="7A620C33"/>
    <w:rsid w:val="7A625C11"/>
    <w:rsid w:val="7A63561D"/>
    <w:rsid w:val="7A657DF8"/>
    <w:rsid w:val="7A6B343D"/>
    <w:rsid w:val="7A7F44C5"/>
    <w:rsid w:val="7A8E1A7C"/>
    <w:rsid w:val="7A8E386E"/>
    <w:rsid w:val="7A963555"/>
    <w:rsid w:val="7AA979DA"/>
    <w:rsid w:val="7AB01A02"/>
    <w:rsid w:val="7AB04C3E"/>
    <w:rsid w:val="7ABC2F44"/>
    <w:rsid w:val="7ACA4379"/>
    <w:rsid w:val="7AD64595"/>
    <w:rsid w:val="7ADF088B"/>
    <w:rsid w:val="7ADF149B"/>
    <w:rsid w:val="7AE252F7"/>
    <w:rsid w:val="7AEB43D7"/>
    <w:rsid w:val="7AF679A3"/>
    <w:rsid w:val="7AF8257A"/>
    <w:rsid w:val="7B065AD5"/>
    <w:rsid w:val="7B1962B7"/>
    <w:rsid w:val="7B2100EA"/>
    <w:rsid w:val="7B310F67"/>
    <w:rsid w:val="7B32435E"/>
    <w:rsid w:val="7B3301E2"/>
    <w:rsid w:val="7B353736"/>
    <w:rsid w:val="7B5563F1"/>
    <w:rsid w:val="7B582AF7"/>
    <w:rsid w:val="7B5D3C88"/>
    <w:rsid w:val="7B632D0F"/>
    <w:rsid w:val="7B6605D3"/>
    <w:rsid w:val="7B6F3DB6"/>
    <w:rsid w:val="7B8F764E"/>
    <w:rsid w:val="7B941B0C"/>
    <w:rsid w:val="7B9A6581"/>
    <w:rsid w:val="7BAA0F1E"/>
    <w:rsid w:val="7BC61111"/>
    <w:rsid w:val="7BD97E90"/>
    <w:rsid w:val="7BE709F7"/>
    <w:rsid w:val="7BE97327"/>
    <w:rsid w:val="7C196F90"/>
    <w:rsid w:val="7C26369C"/>
    <w:rsid w:val="7C284E00"/>
    <w:rsid w:val="7C5143DE"/>
    <w:rsid w:val="7C592790"/>
    <w:rsid w:val="7C5C07B1"/>
    <w:rsid w:val="7C5C51B4"/>
    <w:rsid w:val="7C5C745E"/>
    <w:rsid w:val="7C627EA7"/>
    <w:rsid w:val="7C63704F"/>
    <w:rsid w:val="7C64151E"/>
    <w:rsid w:val="7C6731CB"/>
    <w:rsid w:val="7C691AEC"/>
    <w:rsid w:val="7C734FFA"/>
    <w:rsid w:val="7C7562A7"/>
    <w:rsid w:val="7C77633B"/>
    <w:rsid w:val="7C7F3FFB"/>
    <w:rsid w:val="7C9A37E6"/>
    <w:rsid w:val="7C9C28C0"/>
    <w:rsid w:val="7C9E5A24"/>
    <w:rsid w:val="7CA01028"/>
    <w:rsid w:val="7CAB1283"/>
    <w:rsid w:val="7CAC00CB"/>
    <w:rsid w:val="7CAC1B41"/>
    <w:rsid w:val="7CAD8C14"/>
    <w:rsid w:val="7CB63B2F"/>
    <w:rsid w:val="7CBE0563"/>
    <w:rsid w:val="7CBE557F"/>
    <w:rsid w:val="7CBF2373"/>
    <w:rsid w:val="7CC04E6B"/>
    <w:rsid w:val="7CC7697A"/>
    <w:rsid w:val="7CCB5070"/>
    <w:rsid w:val="7CCD525E"/>
    <w:rsid w:val="7CEA0AC2"/>
    <w:rsid w:val="7CEC3414"/>
    <w:rsid w:val="7CEC34D8"/>
    <w:rsid w:val="7CF33D01"/>
    <w:rsid w:val="7CF66415"/>
    <w:rsid w:val="7CFC5DCD"/>
    <w:rsid w:val="7D0675E8"/>
    <w:rsid w:val="7D106838"/>
    <w:rsid w:val="7D1F1F78"/>
    <w:rsid w:val="7D2E212C"/>
    <w:rsid w:val="7D4F20E6"/>
    <w:rsid w:val="7D50205B"/>
    <w:rsid w:val="7D575412"/>
    <w:rsid w:val="7D62117D"/>
    <w:rsid w:val="7D69610F"/>
    <w:rsid w:val="7D6B1878"/>
    <w:rsid w:val="7D6F5EC0"/>
    <w:rsid w:val="7D712C72"/>
    <w:rsid w:val="7D750858"/>
    <w:rsid w:val="7D9465AE"/>
    <w:rsid w:val="7D946C64"/>
    <w:rsid w:val="7DB01BE3"/>
    <w:rsid w:val="7DB54254"/>
    <w:rsid w:val="7DD506A9"/>
    <w:rsid w:val="7DD9385C"/>
    <w:rsid w:val="7DE86356"/>
    <w:rsid w:val="7DE942BC"/>
    <w:rsid w:val="7DEC1E57"/>
    <w:rsid w:val="7DEE1391"/>
    <w:rsid w:val="7DF24CBA"/>
    <w:rsid w:val="7DF61E84"/>
    <w:rsid w:val="7E013056"/>
    <w:rsid w:val="7E066EF8"/>
    <w:rsid w:val="7E0C503F"/>
    <w:rsid w:val="7E156209"/>
    <w:rsid w:val="7E18215E"/>
    <w:rsid w:val="7E1D0636"/>
    <w:rsid w:val="7E22D7F0"/>
    <w:rsid w:val="7E3835CB"/>
    <w:rsid w:val="7E3B0BD9"/>
    <w:rsid w:val="7E3B2D02"/>
    <w:rsid w:val="7E3C1646"/>
    <w:rsid w:val="7E3E1EF2"/>
    <w:rsid w:val="7E440389"/>
    <w:rsid w:val="7E59475B"/>
    <w:rsid w:val="7E5E0D1F"/>
    <w:rsid w:val="7E677FFC"/>
    <w:rsid w:val="7E685EB1"/>
    <w:rsid w:val="7E730C9D"/>
    <w:rsid w:val="7E74313B"/>
    <w:rsid w:val="7E781A22"/>
    <w:rsid w:val="7E7D7FF2"/>
    <w:rsid w:val="7E833CD1"/>
    <w:rsid w:val="7E8C11EA"/>
    <w:rsid w:val="7E911CA2"/>
    <w:rsid w:val="7E951513"/>
    <w:rsid w:val="7EA03D17"/>
    <w:rsid w:val="7EA519FD"/>
    <w:rsid w:val="7EB47157"/>
    <w:rsid w:val="7EBAD3C8"/>
    <w:rsid w:val="7EC0637D"/>
    <w:rsid w:val="7ECD4312"/>
    <w:rsid w:val="7ED58867"/>
    <w:rsid w:val="7EE35F3F"/>
    <w:rsid w:val="7EE53239"/>
    <w:rsid w:val="7EE81613"/>
    <w:rsid w:val="7EE975C1"/>
    <w:rsid w:val="7EF568F6"/>
    <w:rsid w:val="7EF67532"/>
    <w:rsid w:val="7EF74FC9"/>
    <w:rsid w:val="7EFB8FAA"/>
    <w:rsid w:val="7EFC64B2"/>
    <w:rsid w:val="7F0E7370"/>
    <w:rsid w:val="7F216494"/>
    <w:rsid w:val="7F3063E4"/>
    <w:rsid w:val="7F335066"/>
    <w:rsid w:val="7F4254A0"/>
    <w:rsid w:val="7F430F55"/>
    <w:rsid w:val="7F526D0D"/>
    <w:rsid w:val="7F53507A"/>
    <w:rsid w:val="7F596395"/>
    <w:rsid w:val="7F5A7818"/>
    <w:rsid w:val="7F626DDF"/>
    <w:rsid w:val="7F6D3E61"/>
    <w:rsid w:val="7F7143A2"/>
    <w:rsid w:val="7F7164B7"/>
    <w:rsid w:val="7F74E7FA"/>
    <w:rsid w:val="7F7661F9"/>
    <w:rsid w:val="7F7F585C"/>
    <w:rsid w:val="7F8238B7"/>
    <w:rsid w:val="7F893E9D"/>
    <w:rsid w:val="7F8D7092"/>
    <w:rsid w:val="7F960A3F"/>
    <w:rsid w:val="7FAE57D6"/>
    <w:rsid w:val="7FB4641E"/>
    <w:rsid w:val="7FBF2EED"/>
    <w:rsid w:val="7FBF5A58"/>
    <w:rsid w:val="7FC934D5"/>
    <w:rsid w:val="7FCC51D3"/>
    <w:rsid w:val="7FCF42B7"/>
    <w:rsid w:val="7FD124D7"/>
    <w:rsid w:val="7FD13E4F"/>
    <w:rsid w:val="7FDE7218"/>
    <w:rsid w:val="7FE97816"/>
    <w:rsid w:val="7FEB6C94"/>
    <w:rsid w:val="7FF169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w:shapeDefaults>
  <w:decimalSymbol w:val=","/>
  <w:listSeparator w:val=";"/>
  <w14:docId w14:val="30E0293E"/>
  <w15:docId w15:val="{DC7E130B-32F5-4E80-8E4F-2CC73293B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99" w:unhideWhenUsed="1" w:qFormat="1"/>
    <w:lsdException w:name="List Number" w:semiHidden="1" w:unhideWhenUsed="1"/>
    <w:lsdException w:name="List 2" w:unhideWhenUsed="1" w:qFormat="1"/>
    <w:lsdException w:name="List 3"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B7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basedOn w:val="Normal"/>
    <w:next w:val="Normal"/>
    <w:link w:val="Heading1Char"/>
    <w:qFormat/>
    <w:pPr>
      <w:keepNext/>
      <w:keepLines/>
      <w:numPr>
        <w:numId w:val="36"/>
      </w:numPr>
      <w:pBdr>
        <w:top w:val="single" w:sz="12" w:space="3" w:color="auto"/>
      </w:pBdr>
      <w:outlineLvl w:val="0"/>
    </w:pPr>
    <w:rPr>
      <w:rFonts w:ascii="Arial" w:eastAsia="MS Mincho" w:hAnsi="Arial"/>
      <w:sz w:val="32"/>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style>
  <w:style w:type="paragraph" w:styleId="Heading5">
    <w:name w:val="heading 5"/>
    <w:aliases w:val="h5,Heading5,H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rsid w:val="002F528B"/>
    <w:pPr>
      <w:numPr>
        <w:ilvl w:val="5"/>
        <w:numId w:val="36"/>
      </w:numPr>
      <w:outlineLvl w:val="5"/>
    </w:pPr>
  </w:style>
  <w:style w:type="paragraph" w:styleId="Heading7">
    <w:name w:val="heading 7"/>
    <w:basedOn w:val="H6"/>
    <w:next w:val="Normal"/>
    <w:link w:val="Heading7Char"/>
    <w:uiPriority w:val="9"/>
    <w:qFormat/>
    <w:rsid w:val="002F528B"/>
    <w:pPr>
      <w:numPr>
        <w:ilvl w:val="6"/>
        <w:numId w:val="36"/>
      </w:numPr>
      <w:outlineLvl w:val="6"/>
    </w:pPr>
  </w:style>
  <w:style w:type="paragraph" w:styleId="Heading8">
    <w:name w:val="heading 8"/>
    <w:aliases w:val="Table Heading"/>
    <w:basedOn w:val="Heading1"/>
    <w:next w:val="Normal"/>
    <w:link w:val="Heading8Char"/>
    <w:qFormat/>
    <w:rsid w:val="002F528B"/>
    <w:pPr>
      <w:numPr>
        <w:ilvl w:val="7"/>
      </w:numPr>
      <w:spacing w:before="240"/>
      <w:outlineLvl w:val="7"/>
    </w:pPr>
    <w:rPr>
      <w:rFonts w:eastAsia="SimSun"/>
      <w:sz w:val="36"/>
    </w:rPr>
  </w:style>
  <w:style w:type="paragraph" w:styleId="Heading9">
    <w:name w:val="heading 9"/>
    <w:aliases w:val="Figure Heading,FH"/>
    <w:basedOn w:val="Heading8"/>
    <w:next w:val="Normal"/>
    <w:link w:val="Heading9Char"/>
    <w:uiPriority w:val="9"/>
    <w:qFormat/>
    <w:rsid w:val="002F528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rsid w:val="005831DD"/>
    <w:pPr>
      <w:ind w:left="1135"/>
    </w:pPr>
  </w:style>
  <w:style w:type="paragraph" w:styleId="List2">
    <w:name w:val="List 2"/>
    <w:basedOn w:val="List"/>
    <w:link w:val="List2Char"/>
    <w:rsid w:val="005831DD"/>
    <w:pPr>
      <w:ind w:left="851"/>
    </w:pPr>
  </w:style>
  <w:style w:type="paragraph" w:styleId="List">
    <w:name w:val="List"/>
    <w:basedOn w:val="Normal"/>
    <w:link w:val="ListChar"/>
    <w:rsid w:val="005831DD"/>
    <w:pPr>
      <w:ind w:left="568" w:hanging="284"/>
    </w:p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paragraph" w:styleId="DocumentMap">
    <w:name w:val="Document Map"/>
    <w:basedOn w:val="Normal"/>
    <w:link w:val="DocumentMapChar"/>
    <w:uiPriority w:val="99"/>
    <w:unhideWhenUsed/>
    <w:qFormat/>
    <w:rPr>
      <w:rFonts w:ascii="Tahoma" w:hAnsi="Tahoma" w:cs="Tahoma"/>
      <w:sz w:val="16"/>
      <w:szCs w:val="16"/>
    </w:rPr>
  </w:style>
  <w:style w:type="paragraph" w:styleId="CommentText">
    <w:name w:val="annotation text"/>
    <w:basedOn w:val="Normal"/>
    <w:link w:val="CommentTextChar"/>
    <w:unhideWhenUsed/>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paragraph" w:styleId="TOC3">
    <w:name w:val="toc 3"/>
    <w:basedOn w:val="TOC2"/>
    <w:uiPriority w:val="39"/>
    <w:rsid w:val="005831DD"/>
    <w:pPr>
      <w:ind w:left="1134" w:hanging="1134"/>
    </w:pPr>
    <w:rPr>
      <w:b/>
      <w:i/>
    </w:r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TableofFigures">
    <w:name w:val="table of figures"/>
    <w:aliases w:val="Table of Proposal"/>
    <w:basedOn w:val="Normal"/>
    <w:next w:val="Normal"/>
    <w:link w:val="TableofFiguresChar"/>
    <w:uiPriority w:val="99"/>
    <w:unhideWhenUsed/>
    <w:qFormat/>
    <w:pPr>
      <w:ind w:leftChars="200" w:left="200" w:hangingChars="200" w:hanging="200"/>
    </w:pPr>
  </w:style>
  <w:style w:type="paragraph" w:styleId="TOC2">
    <w:name w:val="toc 2"/>
    <w:basedOn w:val="TOC1"/>
    <w:uiPriority w:val="39"/>
    <w:rsid w:val="005831DD"/>
    <w:pPr>
      <w:keepNext w:val="0"/>
      <w:spacing w:before="0"/>
      <w:ind w:left="851" w:hanging="851"/>
    </w:pPr>
    <w:rPr>
      <w:sz w:val="20"/>
    </w:rPr>
  </w:style>
  <w:style w:type="paragraph" w:styleId="List4">
    <w:name w:val="List 4"/>
    <w:basedOn w:val="List3"/>
    <w:rsid w:val="005831DD"/>
    <w:pPr>
      <w:ind w:left="1418"/>
    </w:pPr>
  </w:style>
  <w:style w:type="paragraph" w:styleId="CommentSubject">
    <w:name w:val="annotation subject"/>
    <w:basedOn w:val="CommentText"/>
    <w:next w:val="CommentText"/>
    <w:link w:val="CommentSubjectChar"/>
    <w:uiPriority w:val="99"/>
    <w:unhideWhenUsed/>
    <w:qFormat/>
    <w:pPr>
      <w:jc w:val="both"/>
    </w:pPr>
    <w:rPr>
      <w:b/>
      <w:bCs/>
    </w:rPr>
  </w:style>
  <w:style w:type="table" w:styleId="TableGrid">
    <w:name w:val="Table Grid"/>
    <w:aliases w:val="TableGrid"/>
    <w:basedOn w:val="TableNormal"/>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uiPriority w:val="99"/>
    <w:qFormat/>
    <w:rsid w:val="000511F9"/>
    <w:rPr>
      <w:color w:val="0000FF"/>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qFormat/>
    <w:rPr>
      <w:rFonts w:ascii="Tahoma" w:eastAsia="SimSun" w:hAnsi="Tahoma" w:cs="Tahoma"/>
      <w:kern w:val="2"/>
      <w:sz w:val="16"/>
      <w:szCs w:val="16"/>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DocumentMapChar">
    <w:name w:val="Document Map Char"/>
    <w:basedOn w:val="DefaultParagraphFont"/>
    <w:link w:val="DocumentMap"/>
    <w:uiPriority w:val="99"/>
    <w:qFormat/>
    <w:rPr>
      <w:rFonts w:ascii="Tahoma" w:eastAsia="SimSun" w:hAnsi="Tahoma" w:cs="Tahoma"/>
      <w:kern w:val="2"/>
      <w:sz w:val="16"/>
      <w:szCs w:val="16"/>
    </w:rPr>
  </w:style>
  <w:style w:type="character" w:customStyle="1" w:styleId="CommentTextChar">
    <w:name w:val="Comment Text Char"/>
    <w:basedOn w:val="DefaultParagraphFont"/>
    <w:link w:val="CommentText"/>
    <w:uiPriority w:val="99"/>
    <w:qFormat/>
    <w:rPr>
      <w:rFonts w:eastAsia="SimSun"/>
      <w:kern w:val="2"/>
      <w:sz w:val="21"/>
    </w:rPr>
  </w:style>
  <w:style w:type="character" w:customStyle="1" w:styleId="CommentSubjectChar">
    <w:name w:val="Comment Subject Char"/>
    <w:basedOn w:val="CommentTextChar"/>
    <w:link w:val="CommentSubject"/>
    <w:uiPriority w:val="99"/>
    <w:qFormat/>
    <w:rPr>
      <w:rFonts w:eastAsia="SimSun"/>
      <w:kern w:val="2"/>
      <w:sz w:val="21"/>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B4">
    <w:name w:val="B4"/>
    <w:basedOn w:val="List4"/>
    <w:link w:val="B4Char"/>
    <w:qFormat/>
  </w:style>
  <w:style w:type="paragraph" w:customStyle="1" w:styleId="CRCoverPage">
    <w:name w:val="CR Cover Page"/>
    <w:qFormat/>
    <w:pPr>
      <w:spacing w:after="120"/>
    </w:pPr>
    <w:rPr>
      <w:rFonts w:ascii="Arial" w:eastAsia="Times New Roman" w:hAnsi="Arial"/>
      <w:lang w:val="en-GB"/>
    </w:r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B1">
    <w:name w:val="B1"/>
    <w:basedOn w:val="List"/>
    <w:link w:val="B1Zchn"/>
    <w:qFormat/>
  </w:style>
  <w:style w:type="paragraph" w:customStyle="1" w:styleId="B5">
    <w:name w:val="B5"/>
    <w:basedOn w:val="List5"/>
    <w:link w:val="B5Char"/>
    <w:qFormat/>
    <w:rsid w:val="005831DD"/>
  </w:style>
  <w:style w:type="character" w:customStyle="1" w:styleId="B1Zchn">
    <w:name w:val="B1 Zchn"/>
    <w:link w:val="B1"/>
    <w:qFormat/>
    <w:rPr>
      <w:kern w:val="2"/>
      <w:sz w:val="21"/>
    </w:rPr>
  </w:style>
  <w:style w:type="character" w:customStyle="1" w:styleId="B2Char">
    <w:name w:val="B2 Char"/>
    <w:link w:val="B2"/>
    <w:qFormat/>
    <w:locked/>
    <w:rPr>
      <w:kern w:val="2"/>
      <w:sz w:val="21"/>
    </w:rPr>
  </w:style>
  <w:style w:type="character" w:customStyle="1" w:styleId="B3Char">
    <w:name w:val="B3 Char"/>
    <w:link w:val="B3"/>
    <w:qFormat/>
    <w:locked/>
    <w:rPr>
      <w:kern w:val="2"/>
      <w:sz w:val="21"/>
    </w:rPr>
  </w:style>
  <w:style w:type="character" w:customStyle="1" w:styleId="B4Char">
    <w:name w:val="B4 Char"/>
    <w:link w:val="B4"/>
    <w:qFormat/>
    <w:locked/>
    <w:rPr>
      <w:kern w:val="2"/>
      <w:sz w:val="21"/>
    </w:rPr>
  </w:style>
  <w:style w:type="character" w:customStyle="1" w:styleId="B5Char">
    <w:name w:val="B5 Char"/>
    <w:link w:val="B5"/>
    <w:qFormat/>
    <w:locked/>
    <w:rPr>
      <w:rFonts w:ascii="Times New Roman" w:hAnsi="Times New Roman"/>
      <w:lang w:val="en-GB"/>
    </w:rPr>
  </w:style>
  <w:style w:type="paragraph" w:customStyle="1" w:styleId="textintend1">
    <w:name w:val="text intend 1"/>
    <w:basedOn w:val="text"/>
    <w:rsid w:val="00456DC2"/>
    <w:pPr>
      <w:widowControl/>
      <w:numPr>
        <w:numId w:val="9"/>
      </w:numPr>
      <w:spacing w:after="120"/>
      <w:jc w:val="both"/>
      <w:textAlignment w:val="auto"/>
    </w:pPr>
    <w:rPr>
      <w:rFonts w:ascii="CG Times (WN)" w:eastAsia="MS Mincho" w:hAnsi="CG Times (WN)"/>
      <w:lang w:val="en-US" w:eastAsia="en-US"/>
    </w:rPr>
  </w:style>
  <w:style w:type="paragraph" w:customStyle="1" w:styleId="TdocHeading1">
    <w:name w:val="Tdoc_Heading_1"/>
    <w:basedOn w:val="Heading1"/>
    <w:next w:val="Normal"/>
    <w:autoRedefine/>
    <w:rsid w:val="00456DC2"/>
    <w:pPr>
      <w:keepLines w:val="0"/>
      <w:numPr>
        <w:numId w:val="20"/>
      </w:numPr>
      <w:pBdr>
        <w:top w:val="none" w:sz="0" w:space="0" w:color="auto"/>
      </w:pBdr>
      <w:spacing w:before="240" w:after="0"/>
      <w:textAlignment w:val="auto"/>
    </w:pPr>
    <w:rPr>
      <w:rFonts w:eastAsia="SimSun"/>
      <w:b/>
      <w:noProof/>
      <w:kern w:val="28"/>
      <w:sz w:val="24"/>
      <w:lang w:val="en-US"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A1787A"/>
    <w:rPr>
      <w:rFonts w:ascii="Arial" w:hAnsi="Arial"/>
      <w:b/>
      <w:noProof/>
      <w:sz w:val="18"/>
    </w:rPr>
  </w:style>
  <w:style w:type="character" w:styleId="FollowedHyperlink">
    <w:name w:val="FollowedHyperlink"/>
    <w:basedOn w:val="DefaultParagraphFont"/>
    <w:uiPriority w:val="99"/>
    <w:unhideWhenUsed/>
    <w:rsid w:val="00A1787A"/>
    <w:rPr>
      <w:color w:val="954F72" w:themeColor="followedHyperlink"/>
      <w:u w:val="single"/>
    </w:rPr>
  </w:style>
  <w:style w:type="character" w:customStyle="1" w:styleId="ui-provider">
    <w:name w:val="ui-provider"/>
    <w:basedOn w:val="DefaultParagraphFont"/>
    <w:rsid w:val="00DC1AAD"/>
  </w:style>
  <w:style w:type="character" w:customStyle="1" w:styleId="Heading6Char">
    <w:name w:val="Heading 6 Char"/>
    <w:basedOn w:val="DefaultParagraphFont"/>
    <w:link w:val="Heading6"/>
    <w:uiPriority w:val="9"/>
    <w:rsid w:val="002F528B"/>
    <w:rPr>
      <w:rFonts w:ascii="Arial" w:hAnsi="Arial"/>
      <w:lang w:val="en-GB" w:eastAsia="en-US"/>
    </w:rPr>
  </w:style>
  <w:style w:type="character" w:customStyle="1" w:styleId="Heading7Char">
    <w:name w:val="Heading 7 Char"/>
    <w:basedOn w:val="DefaultParagraphFont"/>
    <w:link w:val="Heading7"/>
    <w:uiPriority w:val="9"/>
    <w:rsid w:val="002F528B"/>
    <w:rPr>
      <w:rFonts w:ascii="Arial" w:hAnsi="Arial"/>
      <w:lang w:val="en-GB" w:eastAsia="en-US"/>
    </w:rPr>
  </w:style>
  <w:style w:type="character" w:customStyle="1" w:styleId="Heading8Char">
    <w:name w:val="Heading 8 Char"/>
    <w:aliases w:val="Table Heading Char"/>
    <w:basedOn w:val="DefaultParagraphFont"/>
    <w:link w:val="Heading8"/>
    <w:rsid w:val="002F528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F528B"/>
    <w:rPr>
      <w:rFonts w:ascii="Arial" w:hAnsi="Arial"/>
      <w:sz w:val="36"/>
      <w:lang w:val="en-GB" w:eastAsia="en-US"/>
    </w:rPr>
  </w:style>
  <w:style w:type="paragraph" w:customStyle="1" w:styleId="H6">
    <w:name w:val="H6"/>
    <w:basedOn w:val="Heading5"/>
    <w:next w:val="Normal"/>
    <w:rsid w:val="002F528B"/>
    <w:pPr>
      <w:numPr>
        <w:numId w:val="27"/>
      </w:numPr>
      <w:spacing w:before="240" w:after="240"/>
      <w:ind w:left="1985" w:rightChars="0" w:right="0" w:hanging="1985"/>
      <w:outlineLvl w:val="9"/>
    </w:pPr>
    <w:rPr>
      <w:rFonts w:eastAsia="SimSun"/>
      <w:sz w:val="20"/>
    </w:rPr>
  </w:style>
  <w:style w:type="paragraph" w:styleId="TOC8">
    <w:name w:val="toc 8"/>
    <w:basedOn w:val="TOC1"/>
    <w:uiPriority w:val="39"/>
    <w:rsid w:val="002F528B"/>
    <w:pPr>
      <w:numPr>
        <w:numId w:val="35"/>
      </w:numPr>
      <w:spacing w:before="180"/>
    </w:pPr>
    <w:rPr>
      <w:bCs/>
      <w:i/>
      <w:iCs/>
    </w:rPr>
  </w:style>
  <w:style w:type="paragraph" w:customStyle="1" w:styleId="ZT">
    <w:name w:val="ZT"/>
    <w:rsid w:val="002F52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2F528B"/>
    <w:pPr>
      <w:ind w:left="1701" w:hanging="1701"/>
    </w:pPr>
  </w:style>
  <w:style w:type="paragraph" w:styleId="TOC4">
    <w:name w:val="toc 4"/>
    <w:basedOn w:val="TOC3"/>
    <w:uiPriority w:val="39"/>
    <w:rsid w:val="002F528B"/>
    <w:pPr>
      <w:ind w:left="1418" w:hanging="1418"/>
    </w:pPr>
    <w:rPr>
      <w:b w:val="0"/>
      <w:i w:val="0"/>
    </w:rPr>
  </w:style>
  <w:style w:type="paragraph" w:styleId="Index2">
    <w:name w:val="index 2"/>
    <w:basedOn w:val="Index1"/>
    <w:rsid w:val="002F528B"/>
    <w:pPr>
      <w:ind w:left="284"/>
    </w:pPr>
  </w:style>
  <w:style w:type="paragraph" w:styleId="Index1">
    <w:name w:val="index 1"/>
    <w:basedOn w:val="Normal"/>
    <w:rsid w:val="002F528B"/>
    <w:pPr>
      <w:keepLines/>
    </w:pPr>
  </w:style>
  <w:style w:type="paragraph" w:customStyle="1" w:styleId="ZH">
    <w:name w:val="ZH"/>
    <w:rsid w:val="002F52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F528B"/>
    <w:pPr>
      <w:numPr>
        <w:numId w:val="27"/>
      </w:numPr>
      <w:spacing w:before="240"/>
      <w:outlineLvl w:val="9"/>
    </w:pPr>
    <w:rPr>
      <w:rFonts w:eastAsia="SimSun"/>
      <w:sz w:val="36"/>
    </w:rPr>
  </w:style>
  <w:style w:type="paragraph" w:styleId="ListNumber2">
    <w:name w:val="List Number 2"/>
    <w:basedOn w:val="ListNumber"/>
    <w:rsid w:val="002F528B"/>
    <w:pPr>
      <w:ind w:left="851"/>
    </w:pPr>
  </w:style>
  <w:style w:type="paragraph" w:styleId="ListNumber">
    <w:name w:val="List Number"/>
    <w:basedOn w:val="List"/>
    <w:rsid w:val="002F528B"/>
  </w:style>
  <w:style w:type="character" w:styleId="FootnoteReference">
    <w:name w:val="footnote reference"/>
    <w:rsid w:val="002F528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F528B"/>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F528B"/>
    <w:rPr>
      <w:sz w:val="16"/>
      <w:lang w:val="en-GB" w:eastAsia="en-US"/>
    </w:rPr>
  </w:style>
  <w:style w:type="paragraph" w:customStyle="1" w:styleId="TAH">
    <w:name w:val="TAH"/>
    <w:basedOn w:val="TAC"/>
    <w:link w:val="TAHCar"/>
    <w:qFormat/>
    <w:rsid w:val="002F528B"/>
    <w:pPr>
      <w:jc w:val="center"/>
    </w:pPr>
    <w:rPr>
      <w:b/>
    </w:rPr>
  </w:style>
  <w:style w:type="paragraph" w:customStyle="1" w:styleId="TAC">
    <w:name w:val="TAC"/>
    <w:basedOn w:val="TAL"/>
    <w:link w:val="TACChar"/>
    <w:qFormat/>
    <w:rsid w:val="002F528B"/>
  </w:style>
  <w:style w:type="paragraph" w:customStyle="1" w:styleId="TF">
    <w:name w:val="TF"/>
    <w:aliases w:val="left"/>
    <w:basedOn w:val="TH"/>
    <w:link w:val="TFZchn"/>
    <w:rsid w:val="002F528B"/>
    <w:pPr>
      <w:keepNext w:val="0"/>
      <w:spacing w:before="0" w:after="240"/>
    </w:pPr>
  </w:style>
  <w:style w:type="paragraph" w:customStyle="1" w:styleId="TH">
    <w:name w:val="TH"/>
    <w:basedOn w:val="Normal"/>
    <w:link w:val="THChar"/>
    <w:qFormat/>
    <w:rsid w:val="002F528B"/>
    <w:pPr>
      <w:keepNext/>
      <w:keepLines/>
      <w:spacing w:before="60"/>
      <w:jc w:val="center"/>
    </w:pPr>
    <w:rPr>
      <w:rFonts w:ascii="Arial" w:hAnsi="Arial"/>
      <w:b/>
    </w:rPr>
  </w:style>
  <w:style w:type="paragraph" w:customStyle="1" w:styleId="NO">
    <w:name w:val="NO"/>
    <w:basedOn w:val="Normal"/>
    <w:link w:val="NOChar"/>
    <w:rsid w:val="002F528B"/>
    <w:pPr>
      <w:keepLines/>
      <w:ind w:left="1135" w:hanging="851"/>
    </w:pPr>
  </w:style>
  <w:style w:type="paragraph" w:styleId="TOC9">
    <w:name w:val="toc 9"/>
    <w:basedOn w:val="TOC8"/>
    <w:uiPriority w:val="39"/>
    <w:rsid w:val="002F528B"/>
    <w:pPr>
      <w:ind w:left="1418" w:hanging="1418"/>
    </w:pPr>
  </w:style>
  <w:style w:type="paragraph" w:customStyle="1" w:styleId="EX">
    <w:name w:val="EX"/>
    <w:basedOn w:val="Normal"/>
    <w:rsid w:val="002F528B"/>
    <w:pPr>
      <w:keepLines/>
      <w:ind w:left="1702" w:hanging="1418"/>
    </w:pPr>
  </w:style>
  <w:style w:type="paragraph" w:customStyle="1" w:styleId="FP">
    <w:name w:val="FP"/>
    <w:basedOn w:val="Normal"/>
    <w:rsid w:val="002F528B"/>
  </w:style>
  <w:style w:type="paragraph" w:customStyle="1" w:styleId="LD">
    <w:name w:val="LD"/>
    <w:rsid w:val="002F52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F528B"/>
    <w:pPr>
      <w:spacing w:after="0"/>
    </w:pPr>
  </w:style>
  <w:style w:type="paragraph" w:customStyle="1" w:styleId="EW">
    <w:name w:val="EW"/>
    <w:basedOn w:val="EX"/>
    <w:rsid w:val="002F528B"/>
    <w:pPr>
      <w:spacing w:after="0"/>
    </w:pPr>
  </w:style>
  <w:style w:type="paragraph" w:styleId="TOC6">
    <w:name w:val="toc 6"/>
    <w:basedOn w:val="TOC5"/>
    <w:next w:val="Normal"/>
    <w:uiPriority w:val="39"/>
    <w:rsid w:val="002F528B"/>
    <w:pPr>
      <w:ind w:left="1985" w:hanging="1985"/>
    </w:pPr>
  </w:style>
  <w:style w:type="paragraph" w:styleId="TOC7">
    <w:name w:val="toc 7"/>
    <w:basedOn w:val="TOC6"/>
    <w:next w:val="Normal"/>
    <w:uiPriority w:val="39"/>
    <w:rsid w:val="002F528B"/>
    <w:pPr>
      <w:ind w:left="2268" w:hanging="2268"/>
    </w:pPr>
  </w:style>
  <w:style w:type="paragraph" w:styleId="ListBullet2">
    <w:name w:val="List Bullet 2"/>
    <w:aliases w:val="lb2"/>
    <w:basedOn w:val="ListBullet"/>
    <w:rsid w:val="002F528B"/>
    <w:pPr>
      <w:ind w:left="851"/>
    </w:pPr>
  </w:style>
  <w:style w:type="paragraph" w:styleId="ListBullet">
    <w:name w:val="List Bullet"/>
    <w:basedOn w:val="List"/>
    <w:uiPriority w:val="99"/>
    <w:qFormat/>
    <w:rsid w:val="002F528B"/>
  </w:style>
  <w:style w:type="paragraph" w:styleId="ListBullet3">
    <w:name w:val="List Bullet 3"/>
    <w:basedOn w:val="ListBullet2"/>
    <w:rsid w:val="002F528B"/>
    <w:pPr>
      <w:ind w:left="1135"/>
    </w:pPr>
  </w:style>
  <w:style w:type="paragraph" w:customStyle="1" w:styleId="NF">
    <w:name w:val="NF"/>
    <w:basedOn w:val="NO"/>
    <w:rsid w:val="002F528B"/>
    <w:pPr>
      <w:keepNext/>
      <w:spacing w:after="0"/>
    </w:pPr>
    <w:rPr>
      <w:rFonts w:ascii="Arial" w:hAnsi="Arial"/>
      <w:sz w:val="18"/>
    </w:rPr>
  </w:style>
  <w:style w:type="paragraph" w:customStyle="1" w:styleId="PL">
    <w:name w:val="PL"/>
    <w:link w:val="PLChar"/>
    <w:qFormat/>
    <w:rsid w:val="002F5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F528B"/>
  </w:style>
  <w:style w:type="paragraph" w:customStyle="1" w:styleId="TAN">
    <w:name w:val="TAN"/>
    <w:basedOn w:val="TAL"/>
    <w:rsid w:val="002F528B"/>
  </w:style>
  <w:style w:type="paragraph" w:customStyle="1" w:styleId="ZA">
    <w:name w:val="ZA"/>
    <w:rsid w:val="002F52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52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F52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F52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F528B"/>
    <w:pPr>
      <w:framePr w:wrap="notBeside" w:y="16161"/>
    </w:pPr>
  </w:style>
  <w:style w:type="character" w:customStyle="1" w:styleId="ZGSM">
    <w:name w:val="ZGSM"/>
    <w:rsid w:val="002F528B"/>
  </w:style>
  <w:style w:type="paragraph" w:customStyle="1" w:styleId="ZG">
    <w:name w:val="ZG"/>
    <w:rsid w:val="002F52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5">
    <w:name w:val="List 5"/>
    <w:basedOn w:val="List4"/>
    <w:rsid w:val="002F528B"/>
    <w:pPr>
      <w:ind w:left="1702"/>
    </w:pPr>
  </w:style>
  <w:style w:type="paragraph" w:customStyle="1" w:styleId="EditorsNote">
    <w:name w:val="Editor's Note"/>
    <w:basedOn w:val="NO"/>
    <w:rsid w:val="002F528B"/>
    <w:rPr>
      <w:color w:val="FF0000"/>
    </w:rPr>
  </w:style>
  <w:style w:type="paragraph" w:styleId="ListBullet4">
    <w:name w:val="List Bullet 4"/>
    <w:basedOn w:val="ListBullet3"/>
    <w:rsid w:val="002F528B"/>
    <w:pPr>
      <w:ind w:left="1418"/>
    </w:pPr>
  </w:style>
  <w:style w:type="paragraph" w:styleId="ListBullet5">
    <w:name w:val="List Bullet 5"/>
    <w:basedOn w:val="ListBullet4"/>
    <w:rsid w:val="002F528B"/>
    <w:pPr>
      <w:ind w:left="1702"/>
    </w:pPr>
  </w:style>
  <w:style w:type="paragraph" w:customStyle="1" w:styleId="ZTD">
    <w:name w:val="ZTD"/>
    <w:basedOn w:val="ZB"/>
    <w:rsid w:val="002F528B"/>
    <w:pPr>
      <w:framePr w:hRule="auto" w:wrap="notBeside" w:y="852"/>
    </w:pPr>
    <w:rPr>
      <w:i w:val="0"/>
      <w:sz w:val="40"/>
    </w:rPr>
  </w:style>
  <w:style w:type="paragraph" w:styleId="BodyText2">
    <w:name w:val="Body Text 2"/>
    <w:basedOn w:val="Normal"/>
    <w:link w:val="BodyText2Char"/>
    <w:rsid w:val="002F528B"/>
    <w:rPr>
      <w:rFonts w:eastAsia="MS Mincho"/>
      <w:color w:val="FFFF00"/>
      <w:lang w:eastAsia="ja-JP"/>
    </w:rPr>
  </w:style>
  <w:style w:type="character" w:customStyle="1" w:styleId="BodyText2Char">
    <w:name w:val="Body Text 2 Char"/>
    <w:basedOn w:val="DefaultParagraphFont"/>
    <w:link w:val="BodyText2"/>
    <w:rsid w:val="002F528B"/>
    <w:rPr>
      <w:rFonts w:eastAsia="MS Mincho"/>
      <w:color w:val="FFFF00"/>
      <w:lang w:val="en-GB" w:eastAsia="ja-JP"/>
    </w:rPr>
  </w:style>
  <w:style w:type="paragraph" w:customStyle="1" w:styleId="00BodyText">
    <w:name w:val="00 BodyText"/>
    <w:basedOn w:val="Normal"/>
    <w:rsid w:val="002F528B"/>
    <w:pPr>
      <w:spacing w:after="220"/>
    </w:pPr>
    <w:rPr>
      <w:rFonts w:ascii="Arial" w:hAnsi="Arial"/>
      <w:sz w:val="22"/>
    </w:rPr>
  </w:style>
  <w:style w:type="paragraph" w:customStyle="1" w:styleId="11BodyText">
    <w:name w:val="11 BodyText"/>
    <w:basedOn w:val="Normal"/>
    <w:rsid w:val="002F528B"/>
    <w:pPr>
      <w:spacing w:after="220"/>
      <w:ind w:left="1298"/>
    </w:pPr>
    <w:rPr>
      <w:rFonts w:ascii="Arial" w:hAnsi="Arial"/>
      <w:sz w:val="22"/>
    </w:rPr>
  </w:style>
  <w:style w:type="paragraph" w:customStyle="1" w:styleId="B6">
    <w:name w:val="B6"/>
    <w:basedOn w:val="B5"/>
    <w:rsid w:val="002F528B"/>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2F528B"/>
    <w:rPr>
      <w:rFonts w:ascii="Times New Roman" w:hAnsi="Times New Roman"/>
      <w:b/>
      <w:lang w:val="en-GB"/>
    </w:rPr>
  </w:style>
  <w:style w:type="paragraph" w:customStyle="1" w:styleId="Doc-text2">
    <w:name w:val="Doc-text2"/>
    <w:basedOn w:val="Normal"/>
    <w:link w:val="Doc-text2Char"/>
    <w:qFormat/>
    <w:rsid w:val="002F528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F528B"/>
    <w:rPr>
      <w:rFonts w:ascii="Arial" w:eastAsia="MS Mincho" w:hAnsi="Arial"/>
      <w:szCs w:val="24"/>
      <w:lang w:val="en-GB" w:eastAsia="en-GB"/>
    </w:rPr>
  </w:style>
  <w:style w:type="paragraph" w:styleId="Revision">
    <w:name w:val="Revision"/>
    <w:hidden/>
    <w:uiPriority w:val="99"/>
    <w:semiHidden/>
    <w:rsid w:val="002F528B"/>
    <w:rPr>
      <w:lang w:val="en-GB"/>
    </w:rPr>
  </w:style>
  <w:style w:type="paragraph" w:customStyle="1" w:styleId="owapara">
    <w:name w:val="owapara"/>
    <w:basedOn w:val="Normal"/>
    <w:rsid w:val="002F528B"/>
    <w:rPr>
      <w:rFonts w:eastAsia="Calibri"/>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2F528B"/>
    <w:rPr>
      <w:rFonts w:ascii="Times New Roman" w:hAnsi="Times New Roman"/>
      <w:lang w:val="en-GB"/>
    </w:rPr>
  </w:style>
  <w:style w:type="paragraph" w:customStyle="1" w:styleId="LGTdoc">
    <w:name w:val="LGTdoc_본문"/>
    <w:basedOn w:val="Normal"/>
    <w:link w:val="LGTdocChar"/>
    <w:qFormat/>
    <w:rsid w:val="002F528B"/>
    <w:pPr>
      <w:widowControl w:val="0"/>
      <w:snapToGrid w:val="0"/>
      <w:spacing w:line="264" w:lineRule="auto"/>
    </w:pPr>
    <w:rPr>
      <w:rFonts w:eastAsia="Batang"/>
      <w:sz w:val="22"/>
      <w:szCs w:val="24"/>
      <w:lang w:eastAsia="ko-KR"/>
    </w:rPr>
  </w:style>
  <w:style w:type="paragraph" w:styleId="NormalWeb">
    <w:name w:val="Normal (Web)"/>
    <w:basedOn w:val="Normal"/>
    <w:uiPriority w:val="99"/>
    <w:unhideWhenUsed/>
    <w:qFormat/>
    <w:rsid w:val="002F528B"/>
    <w:pPr>
      <w:spacing w:before="100" w:beforeAutospacing="1" w:after="100" w:afterAutospacing="1"/>
    </w:pPr>
    <w:rPr>
      <w:sz w:val="24"/>
      <w:szCs w:val="24"/>
    </w:rPr>
  </w:style>
  <w:style w:type="character" w:customStyle="1" w:styleId="B1Char">
    <w:name w:val="B1 Char"/>
    <w:locked/>
    <w:rsid w:val="002F528B"/>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F528B"/>
    <w:rPr>
      <w:rFonts w:ascii="Times New Roman" w:hAnsi="Times New Roman"/>
      <w:szCs w:val="24"/>
      <w:lang w:val="fi-FI" w:eastAsia="zh-CN"/>
    </w:rPr>
  </w:style>
  <w:style w:type="character" w:styleId="PlaceholderText">
    <w:name w:val="Placeholder Text"/>
    <w:basedOn w:val="DefaultParagraphFont"/>
    <w:uiPriority w:val="99"/>
    <w:rsid w:val="002F528B"/>
    <w:rPr>
      <w:color w:val="808080"/>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2F528B"/>
    <w:rPr>
      <w:rFonts w:ascii="Arial" w:eastAsia="MS Mincho" w:hAnsi="Arial"/>
      <w:kern w:val="2"/>
      <w:sz w:val="32"/>
      <w:lang w:val="en-US" w:eastAsia="zh-CN"/>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2F528B"/>
    <w:rPr>
      <w:rFonts w:ascii="Arial" w:eastAsia="MS Mincho" w:hAnsi="Arial"/>
      <w:kern w:val="2"/>
      <w:sz w:val="28"/>
      <w:lang w:val="en-US" w:eastAsia="zh-CN"/>
    </w:rPr>
  </w:style>
  <w:style w:type="table" w:styleId="PlainTable1">
    <w:name w:val="Plain Table 1"/>
    <w:basedOn w:val="TableNormal"/>
    <w:uiPriority w:val="41"/>
    <w:rsid w:val="002F528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HChar">
    <w:name w:val="TH Char"/>
    <w:link w:val="TH"/>
    <w:qFormat/>
    <w:rsid w:val="002F528B"/>
    <w:rPr>
      <w:rFonts w:ascii="Arial" w:hAnsi="Arial"/>
      <w:b/>
      <w:lang w:val="en-GB" w:eastAsia="en-US"/>
    </w:rPr>
  </w:style>
  <w:style w:type="character" w:customStyle="1" w:styleId="TACChar">
    <w:name w:val="TAC Char"/>
    <w:link w:val="TAC"/>
    <w:qFormat/>
    <w:locked/>
    <w:rsid w:val="002F528B"/>
    <w:rPr>
      <w:rFonts w:ascii="Arial" w:eastAsia="MS Mincho" w:hAnsi="Arial"/>
      <w:kern w:val="2"/>
      <w:sz w:val="18"/>
      <w:lang w:val="en-US" w:eastAsia="zh-CN"/>
    </w:rPr>
  </w:style>
  <w:style w:type="character" w:customStyle="1" w:styleId="TAHCar">
    <w:name w:val="TAH Car"/>
    <w:link w:val="TAH"/>
    <w:qFormat/>
    <w:rsid w:val="002F528B"/>
    <w:rPr>
      <w:rFonts w:ascii="Arial" w:hAnsi="Arial"/>
      <w:b/>
      <w:sz w:val="18"/>
      <w:lang w:val="en-GB" w:eastAsia="en-US"/>
    </w:rPr>
  </w:style>
  <w:style w:type="paragraph" w:styleId="NoSpacing">
    <w:name w:val="No Spacing"/>
    <w:uiPriority w:val="1"/>
    <w:qFormat/>
    <w:rsid w:val="002F528B"/>
    <w:rPr>
      <w:rFonts w:ascii="Arial" w:eastAsia="Times New Roman" w:hAnsi="Arial"/>
      <w:sz w:val="22"/>
      <w:lang w:val="en-GB"/>
    </w:rPr>
  </w:style>
  <w:style w:type="paragraph" w:customStyle="1" w:styleId="item">
    <w:name w:val="item"/>
    <w:basedOn w:val="Normal"/>
    <w:rsid w:val="002F528B"/>
    <w:pPr>
      <w:numPr>
        <w:numId w:val="11"/>
      </w:numPr>
    </w:pPr>
    <w:rPr>
      <w:rFonts w:eastAsia="MS Mincho"/>
    </w:rPr>
  </w:style>
  <w:style w:type="table" w:customStyle="1" w:styleId="TableGrid7">
    <w:name w:val="Table Grid7"/>
    <w:basedOn w:val="TableNormal"/>
    <w:next w:val="TableGrid"/>
    <w:uiPriority w:val="39"/>
    <w:qFormat/>
    <w:rsid w:val="002F528B"/>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2F528B"/>
    <w:pPr>
      <w:numPr>
        <w:numId w:val="12"/>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2F528B"/>
    <w:rPr>
      <w:color w:val="605E5C"/>
      <w:shd w:val="clear" w:color="auto" w:fill="E1DFDD"/>
    </w:rPr>
  </w:style>
  <w:style w:type="character" w:customStyle="1" w:styleId="TableofFiguresChar">
    <w:name w:val="Table of Figures Char"/>
    <w:aliases w:val="Table of Proposal Char"/>
    <w:basedOn w:val="DefaultParagraphFont"/>
    <w:link w:val="TableofFigures"/>
    <w:uiPriority w:val="99"/>
    <w:rsid w:val="002F528B"/>
    <w:rPr>
      <w:kern w:val="2"/>
      <w:sz w:val="21"/>
      <w:lang w:val="en-US" w:eastAsia="zh-CN"/>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2F528B"/>
    <w:rPr>
      <w:rFonts w:ascii="Arial" w:eastAsia="MS Mincho" w:hAnsi="Arial"/>
      <w:kern w:val="2"/>
      <w:sz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528B"/>
    <w:rPr>
      <w:rFonts w:ascii="Arial" w:eastAsia="MS Mincho" w:hAnsi="Arial"/>
      <w:kern w:val="2"/>
      <w:sz w:val="24"/>
      <w:lang w:val="en-US" w:eastAsia="zh-CN"/>
    </w:rPr>
  </w:style>
  <w:style w:type="character" w:customStyle="1" w:styleId="Heading5Char">
    <w:name w:val="Heading 5 Char"/>
    <w:aliases w:val="h5 Char,Heading5 Char,H5 Char"/>
    <w:basedOn w:val="DefaultParagraphFont"/>
    <w:link w:val="Heading5"/>
    <w:rsid w:val="002F528B"/>
    <w:rPr>
      <w:rFonts w:ascii="Arial" w:eastAsia="MS Mincho" w:hAnsi="Arial"/>
      <w:kern w:val="2"/>
      <w:sz w:val="22"/>
      <w:lang w:val="en-US" w:eastAsia="zh-CN"/>
    </w:rPr>
  </w:style>
  <w:style w:type="character" w:customStyle="1" w:styleId="ListChar">
    <w:name w:val="List Char"/>
    <w:link w:val="List"/>
    <w:locked/>
    <w:rsid w:val="002F528B"/>
    <w:rPr>
      <w:rFonts w:ascii="Times New Roman" w:hAnsi="Times New Roman"/>
      <w:lang w:val="en-GB"/>
    </w:rPr>
  </w:style>
  <w:style w:type="character" w:customStyle="1" w:styleId="TALChar">
    <w:name w:val="TAL Char"/>
    <w:link w:val="TAL"/>
    <w:locked/>
    <w:rsid w:val="002F528B"/>
    <w:rPr>
      <w:rFonts w:ascii="Arial" w:hAnsi="Arial"/>
      <w:sz w:val="18"/>
      <w:lang w:val="en-GB"/>
    </w:rPr>
  </w:style>
  <w:style w:type="character" w:customStyle="1" w:styleId="TFZchn">
    <w:name w:val="TF Zchn"/>
    <w:link w:val="TF"/>
    <w:locked/>
    <w:rsid w:val="002F528B"/>
    <w:rPr>
      <w:rFonts w:ascii="Arial" w:hAnsi="Arial"/>
      <w:b/>
      <w:lang w:val="en-GB" w:eastAsia="en-US"/>
    </w:rPr>
  </w:style>
  <w:style w:type="character" w:customStyle="1" w:styleId="NOChar">
    <w:name w:val="NO Char"/>
    <w:link w:val="NO"/>
    <w:locked/>
    <w:rsid w:val="002F528B"/>
    <w:rPr>
      <w:lang w:val="en-GB" w:eastAsia="en-US"/>
    </w:rPr>
  </w:style>
  <w:style w:type="character" w:customStyle="1" w:styleId="PLChar">
    <w:name w:val="PL Char"/>
    <w:link w:val="PL"/>
    <w:qFormat/>
    <w:locked/>
    <w:rsid w:val="002F528B"/>
    <w:rPr>
      <w:rFonts w:ascii="Courier New" w:hAnsi="Courier New"/>
      <w:noProof/>
      <w:sz w:val="16"/>
      <w:lang w:val="en-US" w:eastAsia="en-US"/>
    </w:rPr>
  </w:style>
  <w:style w:type="character" w:customStyle="1" w:styleId="List2Char">
    <w:name w:val="List 2 Char"/>
    <w:link w:val="List2"/>
    <w:locked/>
    <w:rsid w:val="002F528B"/>
    <w:rPr>
      <w:rFonts w:ascii="Times New Roman" w:hAnsi="Times New Roman"/>
      <w:lang w:val="en-GB"/>
    </w:rPr>
  </w:style>
  <w:style w:type="character" w:customStyle="1" w:styleId="List3Char">
    <w:name w:val="List 3 Char"/>
    <w:link w:val="List3"/>
    <w:locked/>
    <w:rsid w:val="002F528B"/>
    <w:rPr>
      <w:rFonts w:ascii="Times New Roman" w:hAnsi="Times New Roman"/>
      <w:lang w:val="en-GB"/>
    </w:rPr>
  </w:style>
  <w:style w:type="character" w:customStyle="1" w:styleId="FooterChar">
    <w:name w:val="Footer Char"/>
    <w:basedOn w:val="DefaultParagraphFont"/>
    <w:link w:val="Footer"/>
    <w:uiPriority w:val="99"/>
    <w:rsid w:val="002F528B"/>
    <w:rPr>
      <w:kern w:val="2"/>
      <w:sz w:val="18"/>
      <w:szCs w:val="18"/>
      <w:lang w:val="en-US" w:eastAsia="zh-CN"/>
    </w:rPr>
  </w:style>
  <w:style w:type="character" w:customStyle="1" w:styleId="LGTdocChar">
    <w:name w:val="LGTdoc_본문 Char"/>
    <w:link w:val="LGTdoc"/>
    <w:qFormat/>
    <w:locked/>
    <w:rsid w:val="002F528B"/>
    <w:rPr>
      <w:rFonts w:eastAsia="Batang"/>
      <w:kern w:val="2"/>
      <w:sz w:val="22"/>
      <w:szCs w:val="24"/>
      <w:lang w:val="en-GB" w:eastAsia="ko-KR"/>
    </w:rPr>
  </w:style>
  <w:style w:type="character" w:customStyle="1" w:styleId="RAN1bullet1Char">
    <w:name w:val="RAN1 bullet1 Char"/>
    <w:link w:val="RAN1bullet1"/>
    <w:locked/>
    <w:rsid w:val="002F528B"/>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2F528B"/>
    <w:rPr>
      <w:rFonts w:ascii="Courier New" w:eastAsia="Batang" w:hAnsi="Courier New" w:cs="Courier New"/>
      <w:lang w:eastAsia="ko-KR"/>
    </w:rPr>
  </w:style>
  <w:style w:type="paragraph" w:styleId="HTMLPreformatted">
    <w:name w:val="HTML Preformatted"/>
    <w:basedOn w:val="Normal"/>
    <w:link w:val="HTMLPreformattedChar"/>
    <w:unhideWhenUsed/>
    <w:rsid w:val="002F5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val="fr-FR" w:eastAsia="ko-KR"/>
    </w:rPr>
  </w:style>
  <w:style w:type="character" w:customStyle="1" w:styleId="HTMLPreformattedChar1">
    <w:name w:val="HTML Preformatted Char1"/>
    <w:basedOn w:val="DefaultParagraphFont"/>
    <w:semiHidden/>
    <w:rsid w:val="002F528B"/>
    <w:rPr>
      <w:rFonts w:ascii="Consolas" w:hAnsi="Consolas"/>
      <w:kern w:val="2"/>
      <w:lang w:val="en-US" w:eastAsia="zh-CN"/>
    </w:rPr>
  </w:style>
  <w:style w:type="character" w:customStyle="1" w:styleId="Heading9Char1">
    <w:name w:val="Heading 9 Char1"/>
    <w:aliases w:val="Figure Heading Char1,FH Char1"/>
    <w:basedOn w:val="DefaultParagraphFont"/>
    <w:uiPriority w:val="9"/>
    <w:semiHidden/>
    <w:rsid w:val="002F528B"/>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2F528B"/>
    <w:pPr>
      <w:numPr>
        <w:numId w:val="14"/>
      </w:numPr>
    </w:pPr>
  </w:style>
  <w:style w:type="character" w:customStyle="1" w:styleId="TitleChar1">
    <w:name w:val="Title Char1"/>
    <w:aliases w:val="Heading 31 Char"/>
    <w:link w:val="Title"/>
    <w:locked/>
    <w:rsid w:val="002F528B"/>
    <w:rPr>
      <w:rFonts w:ascii="Arial" w:eastAsia="MS Mincho" w:hAnsi="Arial" w:cs="Arial"/>
      <w:b/>
      <w:sz w:val="24"/>
      <w:lang w:val="de-DE" w:eastAsia="ja-JP"/>
    </w:rPr>
  </w:style>
  <w:style w:type="paragraph" w:styleId="Title">
    <w:name w:val="Title"/>
    <w:aliases w:val="Heading 31"/>
    <w:basedOn w:val="Normal"/>
    <w:link w:val="TitleChar1"/>
    <w:qFormat/>
    <w:rsid w:val="002F528B"/>
    <w:pPr>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2F528B"/>
    <w:rPr>
      <w:rFonts w:asciiTheme="majorHAnsi" w:eastAsiaTheme="majorEastAsia" w:hAnsiTheme="majorHAnsi" w:cstheme="majorBidi"/>
      <w:spacing w:val="-10"/>
      <w:kern w:val="28"/>
      <w:sz w:val="56"/>
      <w:szCs w:val="56"/>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F528B"/>
    <w:rPr>
      <w:rFonts w:ascii="Times New Roman" w:hAnsi="Times New Roman"/>
      <w:lang w:val="en-GB"/>
    </w:rPr>
  </w:style>
  <w:style w:type="character" w:customStyle="1" w:styleId="BodyTextIndentChar">
    <w:name w:val="Body Text Indent Char"/>
    <w:basedOn w:val="DefaultParagraphFont"/>
    <w:link w:val="BodyTextIndent"/>
    <w:uiPriority w:val="99"/>
    <w:rsid w:val="002F528B"/>
    <w:rPr>
      <w:rFonts w:eastAsiaTheme="minorEastAsia"/>
      <w:lang w:eastAsia="zh-CN"/>
    </w:rPr>
  </w:style>
  <w:style w:type="paragraph" w:styleId="BodyTextIndent">
    <w:name w:val="Body Text Indent"/>
    <w:basedOn w:val="Normal"/>
    <w:link w:val="BodyTextIndentChar"/>
    <w:uiPriority w:val="99"/>
    <w:unhideWhenUsed/>
    <w:rsid w:val="002F528B"/>
    <w:pPr>
      <w:spacing w:after="120"/>
      <w:ind w:left="360"/>
    </w:pPr>
    <w:rPr>
      <w:rFonts w:eastAsiaTheme="minorEastAsia"/>
      <w:lang w:val="fr-FR"/>
    </w:rPr>
  </w:style>
  <w:style w:type="character" w:customStyle="1" w:styleId="BodyTextIndentChar1">
    <w:name w:val="Body Text Indent Char1"/>
    <w:basedOn w:val="DefaultParagraphFont"/>
    <w:semiHidden/>
    <w:rsid w:val="002F528B"/>
    <w:rPr>
      <w:kern w:val="2"/>
      <w:sz w:val="21"/>
      <w:lang w:val="en-US" w:eastAsia="zh-CN"/>
    </w:rPr>
  </w:style>
  <w:style w:type="paragraph" w:styleId="Subtitle">
    <w:name w:val="Subtitle"/>
    <w:basedOn w:val="Normal"/>
    <w:next w:val="Normal"/>
    <w:link w:val="SubtitleChar"/>
    <w:uiPriority w:val="11"/>
    <w:qFormat/>
    <w:rsid w:val="002F528B"/>
    <w:pPr>
      <w:snapToGrid w:val="0"/>
    </w:pPr>
    <w:rPr>
      <w:rFonts w:asciiTheme="majorHAnsi" w:eastAsiaTheme="majorEastAsia" w:hAnsiTheme="majorHAnsi" w:cstheme="majorBidi"/>
      <w:b/>
      <w:i/>
      <w:iCs/>
      <w:color w:val="5B9BD5" w:themeColor="accent1"/>
      <w:spacing w:val="15"/>
      <w:szCs w:val="24"/>
    </w:rPr>
  </w:style>
  <w:style w:type="character" w:customStyle="1" w:styleId="SubtitleChar">
    <w:name w:val="Subtitle Char"/>
    <w:basedOn w:val="DefaultParagraphFont"/>
    <w:link w:val="Subtitle"/>
    <w:uiPriority w:val="11"/>
    <w:rsid w:val="002F528B"/>
    <w:rPr>
      <w:rFonts w:asciiTheme="majorHAnsi" w:eastAsiaTheme="majorEastAsia" w:hAnsiTheme="majorHAnsi" w:cstheme="majorBidi"/>
      <w:b/>
      <w:i/>
      <w:iCs/>
      <w:color w:val="5B9BD5" w:themeColor="accent1"/>
      <w:spacing w:val="15"/>
      <w:szCs w:val="24"/>
      <w:lang w:val="en-US" w:eastAsia="zh-CN"/>
    </w:rPr>
  </w:style>
  <w:style w:type="character" w:customStyle="1" w:styleId="DateChar">
    <w:name w:val="Date Char"/>
    <w:basedOn w:val="DefaultParagraphFont"/>
    <w:link w:val="Date"/>
    <w:uiPriority w:val="99"/>
    <w:rsid w:val="002F528B"/>
    <w:rPr>
      <w:lang w:val="en-GB" w:eastAsia="en-GB"/>
    </w:rPr>
  </w:style>
  <w:style w:type="paragraph" w:styleId="Date">
    <w:name w:val="Date"/>
    <w:basedOn w:val="Normal"/>
    <w:next w:val="Normal"/>
    <w:link w:val="DateChar"/>
    <w:uiPriority w:val="99"/>
    <w:unhideWhenUsed/>
    <w:rsid w:val="002F528B"/>
    <w:rPr>
      <w:lang w:eastAsia="en-GB"/>
    </w:rPr>
  </w:style>
  <w:style w:type="character" w:customStyle="1" w:styleId="DateChar1">
    <w:name w:val="Date Char1"/>
    <w:basedOn w:val="DefaultParagraphFont"/>
    <w:rsid w:val="002F528B"/>
    <w:rPr>
      <w:kern w:val="2"/>
      <w:sz w:val="21"/>
      <w:lang w:val="en-US" w:eastAsia="zh-CN"/>
    </w:rPr>
  </w:style>
  <w:style w:type="character" w:customStyle="1" w:styleId="BodyTextFirstIndent2Char">
    <w:name w:val="Body Text First Indent 2 Char"/>
    <w:basedOn w:val="BodyTextIndentChar"/>
    <w:link w:val="BodyTextFirstIndent2"/>
    <w:rsid w:val="002F528B"/>
    <w:rPr>
      <w:rFonts w:eastAsia="MS Mincho"/>
      <w:lang w:val="en-GB" w:eastAsia="zh-CN"/>
    </w:rPr>
  </w:style>
  <w:style w:type="paragraph" w:styleId="BodyTextFirstIndent2">
    <w:name w:val="Body Text First Indent 2"/>
    <w:basedOn w:val="BodyTextIndent"/>
    <w:link w:val="BodyTextFirstIndent2Char"/>
    <w:unhideWhenUsed/>
    <w:rsid w:val="002F528B"/>
    <w:pPr>
      <w:spacing w:after="180"/>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2F528B"/>
    <w:rPr>
      <w:kern w:val="2"/>
      <w:sz w:val="21"/>
      <w:lang w:val="en-US" w:eastAsia="zh-CN"/>
    </w:rPr>
  </w:style>
  <w:style w:type="character" w:customStyle="1" w:styleId="BodyText3Char">
    <w:name w:val="Body Text 3 Char"/>
    <w:basedOn w:val="DefaultParagraphFont"/>
    <w:link w:val="BodyText3"/>
    <w:rsid w:val="002F528B"/>
    <w:rPr>
      <w:rFonts w:eastAsia="MS Gothic"/>
      <w:sz w:val="24"/>
      <w:lang w:val="en-GB" w:eastAsia="ja-JP"/>
    </w:rPr>
  </w:style>
  <w:style w:type="paragraph" w:styleId="BodyText3">
    <w:name w:val="Body Text 3"/>
    <w:basedOn w:val="Normal"/>
    <w:link w:val="BodyText3Char"/>
    <w:unhideWhenUsed/>
    <w:rsid w:val="002F528B"/>
    <w:rPr>
      <w:rFonts w:eastAsia="MS Gothic"/>
      <w:sz w:val="24"/>
      <w:lang w:eastAsia="ja-JP"/>
    </w:rPr>
  </w:style>
  <w:style w:type="character" w:customStyle="1" w:styleId="BodyText3Char1">
    <w:name w:val="Body Text 3 Char1"/>
    <w:basedOn w:val="DefaultParagraphFont"/>
    <w:semiHidden/>
    <w:rsid w:val="002F528B"/>
    <w:rPr>
      <w:kern w:val="2"/>
      <w:sz w:val="16"/>
      <w:szCs w:val="16"/>
      <w:lang w:val="en-US" w:eastAsia="zh-CN"/>
    </w:rPr>
  </w:style>
  <w:style w:type="character" w:customStyle="1" w:styleId="BodyTextIndent2Char">
    <w:name w:val="Body Text Indent 2 Char"/>
    <w:basedOn w:val="DefaultParagraphFont"/>
    <w:link w:val="BodyTextIndent2"/>
    <w:rsid w:val="002F528B"/>
    <w:rPr>
      <w:kern w:val="2"/>
      <w:lang w:val="x-none" w:eastAsia="x-none"/>
    </w:rPr>
  </w:style>
  <w:style w:type="paragraph" w:styleId="BodyTextIndent2">
    <w:name w:val="Body Text Indent 2"/>
    <w:basedOn w:val="Normal"/>
    <w:link w:val="BodyTextIndent2Char"/>
    <w:unhideWhenUsed/>
    <w:rsid w:val="002F528B"/>
    <w:pPr>
      <w:widowControl w:val="0"/>
      <w:tabs>
        <w:tab w:val="left" w:pos="2205"/>
      </w:tabs>
      <w:ind w:left="200"/>
    </w:pPr>
    <w:rPr>
      <w:lang w:val="x-none" w:eastAsia="x-none"/>
    </w:rPr>
  </w:style>
  <w:style w:type="character" w:customStyle="1" w:styleId="BodyTextIndent2Char1">
    <w:name w:val="Body Text Indent 2 Char1"/>
    <w:basedOn w:val="DefaultParagraphFont"/>
    <w:semiHidden/>
    <w:rsid w:val="002F528B"/>
    <w:rPr>
      <w:kern w:val="2"/>
      <w:sz w:val="21"/>
      <w:lang w:val="en-US" w:eastAsia="zh-CN"/>
    </w:rPr>
  </w:style>
  <w:style w:type="character" w:customStyle="1" w:styleId="BodyTextIndent3Char">
    <w:name w:val="Body Text Indent 3 Char"/>
    <w:basedOn w:val="DefaultParagraphFont"/>
    <w:link w:val="BodyTextIndent3"/>
    <w:rsid w:val="002F528B"/>
    <w:rPr>
      <w:lang w:eastAsia="ja-JP"/>
    </w:rPr>
  </w:style>
  <w:style w:type="paragraph" w:styleId="BodyTextIndent3">
    <w:name w:val="Body Text Indent 3"/>
    <w:basedOn w:val="Normal"/>
    <w:link w:val="BodyTextIndent3Char"/>
    <w:unhideWhenUsed/>
    <w:rsid w:val="002F528B"/>
    <w:pPr>
      <w:ind w:left="1080"/>
    </w:pPr>
    <w:rPr>
      <w:lang w:val="fr-FR" w:eastAsia="ja-JP"/>
    </w:rPr>
  </w:style>
  <w:style w:type="character" w:customStyle="1" w:styleId="BodyTextIndent3Char1">
    <w:name w:val="Body Text Indent 3 Char1"/>
    <w:basedOn w:val="DefaultParagraphFont"/>
    <w:semiHidden/>
    <w:rsid w:val="002F528B"/>
    <w:rPr>
      <w:kern w:val="2"/>
      <w:sz w:val="16"/>
      <w:szCs w:val="16"/>
      <w:lang w:val="en-US" w:eastAsia="zh-CN"/>
    </w:rPr>
  </w:style>
  <w:style w:type="character" w:customStyle="1" w:styleId="PlainTextChar">
    <w:name w:val="Plain Text Char"/>
    <w:basedOn w:val="DefaultParagraphFont"/>
    <w:link w:val="PlainText"/>
    <w:uiPriority w:val="99"/>
    <w:rsid w:val="002F528B"/>
    <w:rPr>
      <w:rFonts w:ascii="Courier New" w:hAnsi="Courier New"/>
      <w:lang w:val="nb-NO" w:eastAsia="en-GB"/>
    </w:rPr>
  </w:style>
  <w:style w:type="paragraph" w:styleId="PlainText">
    <w:name w:val="Plain Text"/>
    <w:basedOn w:val="Normal"/>
    <w:link w:val="PlainTextChar"/>
    <w:uiPriority w:val="99"/>
    <w:unhideWhenUsed/>
    <w:rsid w:val="002F528B"/>
    <w:rPr>
      <w:rFonts w:ascii="Courier New" w:hAnsi="Courier New"/>
      <w:lang w:val="nb-NO" w:eastAsia="en-GB"/>
    </w:rPr>
  </w:style>
  <w:style w:type="character" w:customStyle="1" w:styleId="PlainTextChar1">
    <w:name w:val="Plain Text Char1"/>
    <w:basedOn w:val="DefaultParagraphFont"/>
    <w:semiHidden/>
    <w:rsid w:val="002F528B"/>
    <w:rPr>
      <w:rFonts w:ascii="Consolas" w:hAnsi="Consolas"/>
      <w:kern w:val="2"/>
      <w:sz w:val="21"/>
      <w:szCs w:val="21"/>
      <w:lang w:val="en-US" w:eastAsia="zh-CN"/>
    </w:rPr>
  </w:style>
  <w:style w:type="paragraph" w:customStyle="1" w:styleId="INDENT2">
    <w:name w:val="INDENT2"/>
    <w:basedOn w:val="Normal"/>
    <w:rsid w:val="002F528B"/>
    <w:pPr>
      <w:ind w:left="1135" w:hanging="284"/>
    </w:pPr>
    <w:rPr>
      <w:lang w:eastAsia="en-GB"/>
    </w:rPr>
  </w:style>
  <w:style w:type="character" w:customStyle="1" w:styleId="textChar">
    <w:name w:val="text Char"/>
    <w:link w:val="text"/>
    <w:locked/>
    <w:rsid w:val="002F528B"/>
    <w:rPr>
      <w:sz w:val="24"/>
      <w:lang w:val="en-AU"/>
    </w:rPr>
  </w:style>
  <w:style w:type="paragraph" w:customStyle="1" w:styleId="text">
    <w:name w:val="text"/>
    <w:basedOn w:val="Normal"/>
    <w:link w:val="textChar"/>
    <w:qFormat/>
    <w:rsid w:val="002F528B"/>
    <w:pPr>
      <w:widowControl w:val="0"/>
      <w:spacing w:after="240"/>
    </w:pPr>
    <w:rPr>
      <w:sz w:val="24"/>
      <w:lang w:val="en-AU" w:eastAsia="fr-FR"/>
    </w:rPr>
  </w:style>
  <w:style w:type="character" w:customStyle="1" w:styleId="ReferenceChar">
    <w:name w:val="Reference Char"/>
    <w:link w:val="Reference"/>
    <w:locked/>
    <w:rsid w:val="002F528B"/>
  </w:style>
  <w:style w:type="paragraph" w:customStyle="1" w:styleId="Reference">
    <w:name w:val="Reference"/>
    <w:basedOn w:val="EX"/>
    <w:link w:val="ReferenceChar"/>
    <w:qFormat/>
    <w:rsid w:val="002F528B"/>
    <w:pPr>
      <w:numPr>
        <w:numId w:val="15"/>
      </w:numPr>
      <w:textAlignment w:val="auto"/>
    </w:pPr>
    <w:rPr>
      <w:lang w:val="fr-FR" w:eastAsia="fr-FR"/>
    </w:rPr>
  </w:style>
  <w:style w:type="paragraph" w:customStyle="1" w:styleId="berschrift1H1">
    <w:name w:val="Überschrift 1.H1"/>
    <w:basedOn w:val="Normal"/>
    <w:next w:val="Normal"/>
    <w:rsid w:val="002F528B"/>
    <w:pPr>
      <w:keepNext/>
      <w:keepLines/>
      <w:numPr>
        <w:numId w:val="16"/>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2F528B"/>
    <w:pPr>
      <w:widowControl/>
      <w:numPr>
        <w:numId w:val="17"/>
      </w:numPr>
      <w:tabs>
        <w:tab w:val="clear" w:pos="1418"/>
        <w:tab w:val="num" w:pos="720"/>
      </w:tabs>
      <w:spacing w:after="120"/>
    </w:pPr>
    <w:rPr>
      <w:rFonts w:eastAsia="MS Mincho"/>
      <w:lang w:val="en-US"/>
    </w:rPr>
  </w:style>
  <w:style w:type="paragraph" w:customStyle="1" w:styleId="textintend3">
    <w:name w:val="text intend 3"/>
    <w:basedOn w:val="text"/>
    <w:rsid w:val="002F528B"/>
    <w:pPr>
      <w:widowControl/>
      <w:numPr>
        <w:numId w:val="18"/>
      </w:numPr>
      <w:tabs>
        <w:tab w:val="clear" w:pos="1843"/>
      </w:tabs>
      <w:spacing w:after="120"/>
    </w:pPr>
    <w:rPr>
      <w:rFonts w:eastAsia="MS Mincho"/>
      <w:lang w:val="en-US"/>
    </w:rPr>
  </w:style>
  <w:style w:type="paragraph" w:customStyle="1" w:styleId="normalpuce">
    <w:name w:val="normal puce"/>
    <w:basedOn w:val="Normal"/>
    <w:rsid w:val="002F528B"/>
    <w:pPr>
      <w:widowControl w:val="0"/>
      <w:numPr>
        <w:numId w:val="19"/>
      </w:numPr>
      <w:spacing w:before="60" w:after="60"/>
    </w:pPr>
    <w:rPr>
      <w:rFonts w:eastAsia="MS Mincho"/>
      <w:lang w:eastAsia="en-GB"/>
    </w:rPr>
  </w:style>
  <w:style w:type="character" w:customStyle="1" w:styleId="TableCellChar">
    <w:name w:val="Table Cell Char"/>
    <w:link w:val="TableCell"/>
    <w:locked/>
    <w:rsid w:val="002F528B"/>
    <w:rPr>
      <w:rFonts w:ascii="Arial" w:hAnsi="Arial" w:cs="Arial"/>
      <w:sz w:val="18"/>
      <w:lang w:eastAsia="zh-CN"/>
    </w:rPr>
  </w:style>
  <w:style w:type="paragraph" w:customStyle="1" w:styleId="TableCell">
    <w:name w:val="Table Cell"/>
    <w:basedOn w:val="TAC"/>
    <w:link w:val="TableCellChar"/>
    <w:qFormat/>
    <w:rsid w:val="002F528B"/>
    <w:pPr>
      <w:jc w:val="center"/>
    </w:pPr>
    <w:rPr>
      <w:rFonts w:cs="Arial"/>
      <w:lang w:val="fr-FR"/>
    </w:rPr>
  </w:style>
  <w:style w:type="character" w:customStyle="1" w:styleId="MTDisplayEquationChar">
    <w:name w:val="MTDisplayEquation Char"/>
    <w:link w:val="MTDisplayEquation"/>
    <w:locked/>
    <w:rsid w:val="002F528B"/>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2F528B"/>
    <w:pPr>
      <w:tabs>
        <w:tab w:val="center" w:pos="4680"/>
        <w:tab w:val="right" w:pos="9360"/>
      </w:tabs>
    </w:pPr>
    <w:rPr>
      <w:rFonts w:ascii="Calibri" w:eastAsia="Calibri" w:hAnsi="Calibri" w:cs="Calibri"/>
      <w:szCs w:val="22"/>
      <w:lang w:val="x-none" w:eastAsia="x-none"/>
    </w:rPr>
  </w:style>
  <w:style w:type="character" w:customStyle="1" w:styleId="bullet1Char">
    <w:name w:val="bullet1 Char"/>
    <w:link w:val="bullet1"/>
    <w:locked/>
    <w:rsid w:val="002F528B"/>
    <w:rPr>
      <w:rFonts w:ascii="Calibri" w:hAnsi="Calibri"/>
      <w:kern w:val="2"/>
      <w:sz w:val="24"/>
      <w:szCs w:val="24"/>
      <w:lang w:eastAsia="zh-CN"/>
    </w:rPr>
  </w:style>
  <w:style w:type="paragraph" w:customStyle="1" w:styleId="bullet1">
    <w:name w:val="bullet1"/>
    <w:basedOn w:val="text"/>
    <w:link w:val="bullet1Char"/>
    <w:qFormat/>
    <w:rsid w:val="002F528B"/>
    <w:pPr>
      <w:widowControl/>
      <w:numPr>
        <w:numId w:val="21"/>
      </w:numPr>
      <w:overflowPunct/>
      <w:autoSpaceDE/>
      <w:autoSpaceDN/>
      <w:adjustRightInd/>
      <w:spacing w:after="0"/>
    </w:pPr>
    <w:rPr>
      <w:rFonts w:ascii="Calibri" w:hAnsi="Calibri"/>
      <w:kern w:val="2"/>
      <w:szCs w:val="24"/>
      <w:lang w:val="fr-FR" w:eastAsia="zh-CN"/>
    </w:rPr>
  </w:style>
  <w:style w:type="character" w:customStyle="1" w:styleId="bullet2Char">
    <w:name w:val="bullet2 Char"/>
    <w:link w:val="bullet2"/>
    <w:locked/>
    <w:rsid w:val="002F528B"/>
    <w:rPr>
      <w:rFonts w:ascii="Times" w:hAnsi="Times"/>
      <w:kern w:val="2"/>
      <w:sz w:val="24"/>
      <w:szCs w:val="24"/>
      <w:lang w:eastAsia="zh-CN"/>
    </w:rPr>
  </w:style>
  <w:style w:type="paragraph" w:customStyle="1" w:styleId="bullet2">
    <w:name w:val="bullet2"/>
    <w:basedOn w:val="text"/>
    <w:link w:val="bullet2Char"/>
    <w:qFormat/>
    <w:rsid w:val="002F528B"/>
    <w:pPr>
      <w:widowControl/>
      <w:numPr>
        <w:ilvl w:val="1"/>
        <w:numId w:val="21"/>
      </w:numPr>
      <w:overflowPunct/>
      <w:autoSpaceDE/>
      <w:autoSpaceDN/>
      <w:adjustRightInd/>
      <w:spacing w:after="0"/>
    </w:pPr>
    <w:rPr>
      <w:rFonts w:ascii="Times" w:hAnsi="Times"/>
      <w:kern w:val="2"/>
      <w:szCs w:val="24"/>
      <w:lang w:val="fr-FR" w:eastAsia="zh-CN"/>
    </w:rPr>
  </w:style>
  <w:style w:type="character" w:customStyle="1" w:styleId="bullet3Char">
    <w:name w:val="bullet3 Char"/>
    <w:link w:val="bullet3"/>
    <w:locked/>
    <w:rsid w:val="002F528B"/>
    <w:rPr>
      <w:rFonts w:ascii="Times" w:eastAsia="Batang" w:hAnsi="Times"/>
      <w:szCs w:val="24"/>
    </w:rPr>
  </w:style>
  <w:style w:type="paragraph" w:customStyle="1" w:styleId="bullet3">
    <w:name w:val="bullet3"/>
    <w:basedOn w:val="text"/>
    <w:link w:val="bullet3Char"/>
    <w:qFormat/>
    <w:rsid w:val="002F528B"/>
    <w:pPr>
      <w:widowControl/>
      <w:numPr>
        <w:ilvl w:val="2"/>
        <w:numId w:val="21"/>
      </w:numPr>
      <w:overflowPunct/>
      <w:autoSpaceDE/>
      <w:autoSpaceDN/>
      <w:adjustRightInd/>
      <w:spacing w:after="0"/>
    </w:pPr>
    <w:rPr>
      <w:rFonts w:ascii="Times" w:eastAsia="Batang" w:hAnsi="Times"/>
      <w:sz w:val="20"/>
      <w:szCs w:val="24"/>
      <w:lang w:val="fr-FR"/>
    </w:rPr>
  </w:style>
  <w:style w:type="paragraph" w:customStyle="1" w:styleId="bullet4">
    <w:name w:val="bullet4"/>
    <w:basedOn w:val="text"/>
    <w:qFormat/>
    <w:rsid w:val="002F528B"/>
    <w:pPr>
      <w:widowControl/>
      <w:numPr>
        <w:ilvl w:val="3"/>
        <w:numId w:val="21"/>
      </w:numPr>
      <w:overflowPunct/>
      <w:autoSpaceDE/>
      <w:autoSpaceDN/>
      <w:adjustRightInd/>
      <w:spacing w:after="0"/>
    </w:pPr>
    <w:rPr>
      <w:rFonts w:ascii="Times" w:eastAsia="Batang" w:hAnsi="Times"/>
      <w:sz w:val="20"/>
      <w:szCs w:val="24"/>
      <w:lang w:val="en-GB"/>
    </w:rPr>
  </w:style>
  <w:style w:type="paragraph" w:customStyle="1" w:styleId="SpecTextNum">
    <w:name w:val="Spec Text Num"/>
    <w:basedOn w:val="Normal"/>
    <w:rsid w:val="002F528B"/>
    <w:pPr>
      <w:numPr>
        <w:numId w:val="22"/>
      </w:numPr>
    </w:pPr>
    <w:rPr>
      <w:rFonts w:eastAsia="MS Mincho"/>
      <w:sz w:val="24"/>
      <w:szCs w:val="24"/>
      <w:lang w:eastAsia="ja-JP"/>
    </w:rPr>
  </w:style>
  <w:style w:type="character" w:customStyle="1" w:styleId="CommentsChar">
    <w:name w:val="Comments Char"/>
    <w:link w:val="Comments"/>
    <w:locked/>
    <w:rsid w:val="002F528B"/>
    <w:rPr>
      <w:rFonts w:ascii="Arial" w:eastAsia="MS Mincho" w:hAnsi="Arial" w:cs="Arial"/>
      <w:i/>
      <w:sz w:val="18"/>
      <w:szCs w:val="24"/>
    </w:rPr>
  </w:style>
  <w:style w:type="paragraph" w:customStyle="1" w:styleId="Comments">
    <w:name w:val="Comments"/>
    <w:basedOn w:val="Normal"/>
    <w:link w:val="CommentsChar"/>
    <w:qFormat/>
    <w:rsid w:val="002F528B"/>
    <w:pPr>
      <w:spacing w:before="40"/>
    </w:pPr>
    <w:rPr>
      <w:rFonts w:ascii="Arial" w:eastAsia="MS Mincho" w:hAnsi="Arial" w:cs="Arial"/>
      <w:i/>
      <w:sz w:val="18"/>
      <w:szCs w:val="24"/>
      <w:lang w:val="fr-FR" w:eastAsia="fr-FR"/>
    </w:rPr>
  </w:style>
  <w:style w:type="character" w:customStyle="1" w:styleId="bulletChar">
    <w:name w:val="bullet Char"/>
    <w:link w:val="bullet"/>
    <w:locked/>
    <w:rsid w:val="002F528B"/>
    <w:rPr>
      <w:rFonts w:eastAsia="Times New Roman"/>
      <w:szCs w:val="24"/>
      <w:lang w:val="x-none" w:eastAsia="x-none"/>
    </w:rPr>
  </w:style>
  <w:style w:type="paragraph" w:customStyle="1" w:styleId="bullet">
    <w:name w:val="bullet"/>
    <w:basedOn w:val="ListParagraph"/>
    <w:link w:val="bulletChar"/>
    <w:qFormat/>
    <w:rsid w:val="002F528B"/>
    <w:pPr>
      <w:numPr>
        <w:numId w:val="23"/>
      </w:numPr>
    </w:pPr>
    <w:rPr>
      <w:lang w:val="x-none" w:eastAsia="x-none"/>
    </w:rPr>
  </w:style>
  <w:style w:type="character" w:customStyle="1" w:styleId="ProposalChar">
    <w:name w:val="Proposal Char"/>
    <w:link w:val="Proposal"/>
    <w:locked/>
    <w:rsid w:val="002F528B"/>
    <w:rPr>
      <w:b/>
      <w:bCs/>
      <w:lang w:eastAsia="zh-CN"/>
    </w:rPr>
  </w:style>
  <w:style w:type="paragraph" w:customStyle="1" w:styleId="Proposal">
    <w:name w:val="Proposal"/>
    <w:basedOn w:val="Normal"/>
    <w:link w:val="ProposalChar"/>
    <w:qFormat/>
    <w:rsid w:val="002F528B"/>
    <w:pPr>
      <w:tabs>
        <w:tab w:val="left" w:pos="1701"/>
      </w:tabs>
      <w:spacing w:after="120"/>
      <w:ind w:left="1701" w:hanging="1701"/>
    </w:pPr>
    <w:rPr>
      <w:b/>
      <w:bCs/>
      <w:lang w:val="fr-FR"/>
    </w:rPr>
  </w:style>
  <w:style w:type="character" w:customStyle="1" w:styleId="RAN1bullet2Char">
    <w:name w:val="RAN1 bullet2 Char"/>
    <w:link w:val="RAN1bullet2"/>
    <w:qFormat/>
    <w:locked/>
    <w:rsid w:val="002F528B"/>
    <w:rPr>
      <w:rFonts w:ascii="Times" w:eastAsia="Batang" w:hAnsi="Times"/>
    </w:rPr>
  </w:style>
  <w:style w:type="paragraph" w:customStyle="1" w:styleId="RAN1bullet2">
    <w:name w:val="RAN1 bullet2"/>
    <w:basedOn w:val="Normal"/>
    <w:link w:val="RAN1bullet2Char"/>
    <w:qFormat/>
    <w:rsid w:val="002F528B"/>
    <w:pPr>
      <w:numPr>
        <w:ilvl w:val="1"/>
        <w:numId w:val="24"/>
      </w:numPr>
      <w:tabs>
        <w:tab w:val="left" w:pos="1440"/>
      </w:tabs>
    </w:pPr>
    <w:rPr>
      <w:rFonts w:ascii="Times" w:eastAsia="Batang" w:hAnsi="Times"/>
      <w:lang w:val="fr-FR" w:eastAsia="fr-FR"/>
    </w:rPr>
  </w:style>
  <w:style w:type="character" w:customStyle="1" w:styleId="RAN1tdocChar">
    <w:name w:val="RAN1 tdoc Char"/>
    <w:link w:val="RAN1tdoc"/>
    <w:locked/>
    <w:rsid w:val="002F528B"/>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2F528B"/>
    <w:pPr>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2F528B"/>
    <w:rPr>
      <w:rFonts w:ascii="Times" w:eastAsia="Batang" w:hAnsi="Times"/>
    </w:rPr>
  </w:style>
  <w:style w:type="paragraph" w:customStyle="1" w:styleId="RAN1bullet3">
    <w:name w:val="RAN1 bullet3"/>
    <w:basedOn w:val="RAN1bullet2"/>
    <w:link w:val="RAN1bullet3Char"/>
    <w:uiPriority w:val="99"/>
    <w:qFormat/>
    <w:rsid w:val="002F528B"/>
    <w:pPr>
      <w:numPr>
        <w:ilvl w:val="2"/>
        <w:numId w:val="25"/>
      </w:numPr>
    </w:pPr>
  </w:style>
  <w:style w:type="character" w:customStyle="1" w:styleId="2222Char">
    <w:name w:val="스타일 스타일 스타일 스타일 양쪽 첫 줄:  2 글자 + 첫 줄:  2 글자 + 첫 줄:  2 글자 + 첫 줄:  2... Char"/>
    <w:link w:val="2222"/>
    <w:locked/>
    <w:rsid w:val="002F528B"/>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2F528B"/>
    <w:pPr>
      <w:spacing w:line="336" w:lineRule="auto"/>
      <w:ind w:firstLineChars="200" w:firstLine="200"/>
    </w:pPr>
    <w:rPr>
      <w:rFonts w:ascii="Malgun Gothic" w:eastAsia="Malgun Gothic" w:hAnsi="Malgun Gothic" w:cs="Batang"/>
      <w:lang w:val="fr-FR" w:eastAsia="fr-FR"/>
    </w:rPr>
  </w:style>
  <w:style w:type="character" w:customStyle="1" w:styleId="tdocChar">
    <w:name w:val="tdoc Char"/>
    <w:link w:val="tdoc"/>
    <w:locked/>
    <w:rsid w:val="002F528B"/>
    <w:rPr>
      <w:rFonts w:ascii="Times" w:eastAsia="Batang" w:hAnsi="Times" w:cs="Times"/>
      <w:szCs w:val="24"/>
    </w:rPr>
  </w:style>
  <w:style w:type="paragraph" w:customStyle="1" w:styleId="tdoc">
    <w:name w:val="tdoc"/>
    <w:basedOn w:val="Normal"/>
    <w:link w:val="tdocChar"/>
    <w:qFormat/>
    <w:rsid w:val="002F528B"/>
    <w:pPr>
      <w:ind w:left="1440" w:hanging="1440"/>
    </w:pPr>
    <w:rPr>
      <w:rFonts w:ascii="Times" w:eastAsia="Batang" w:hAnsi="Times" w:cs="Times"/>
      <w:szCs w:val="24"/>
      <w:lang w:val="fr-FR" w:eastAsia="fr-FR"/>
    </w:rPr>
  </w:style>
  <w:style w:type="character" w:customStyle="1" w:styleId="maintextChar">
    <w:name w:val="main text Char"/>
    <w:link w:val="maintext"/>
    <w:qFormat/>
    <w:locked/>
    <w:rsid w:val="002F528B"/>
    <w:rPr>
      <w:rFonts w:ascii="Malgun Gothic" w:eastAsia="Malgun Gothic" w:hAnsi="Malgun Gothic"/>
      <w:lang w:eastAsia="ko-KR"/>
    </w:rPr>
  </w:style>
  <w:style w:type="paragraph" w:customStyle="1" w:styleId="maintext">
    <w:name w:val="main text"/>
    <w:basedOn w:val="Normal"/>
    <w:link w:val="maintextChar"/>
    <w:qFormat/>
    <w:rsid w:val="002F528B"/>
    <w:pPr>
      <w:spacing w:before="60" w:after="60" w:line="288" w:lineRule="auto"/>
      <w:ind w:firstLineChars="200" w:firstLine="200"/>
    </w:pPr>
    <w:rPr>
      <w:rFonts w:ascii="Malgun Gothic" w:eastAsia="Malgun Gothic" w:hAnsi="Malgun Gothic"/>
      <w:lang w:val="fr-FR" w:eastAsia="ko-KR"/>
    </w:rPr>
  </w:style>
  <w:style w:type="character" w:customStyle="1" w:styleId="3GPPNormalTextChar">
    <w:name w:val="3GPP Normal Text Char"/>
    <w:link w:val="3GPPNormalText"/>
    <w:locked/>
    <w:rsid w:val="002F528B"/>
    <w:rPr>
      <w:rFonts w:ascii="MS Mincho" w:eastAsia="MS Mincho" w:hAnsi="MS Mincho"/>
      <w:sz w:val="22"/>
      <w:szCs w:val="24"/>
      <w:lang w:eastAsia="zh-CN"/>
    </w:rPr>
  </w:style>
  <w:style w:type="paragraph" w:customStyle="1" w:styleId="3GPPNormalText">
    <w:name w:val="3GPP Normal Text"/>
    <w:basedOn w:val="BodyText"/>
    <w:link w:val="3GPPNormalTextChar"/>
    <w:qFormat/>
    <w:rsid w:val="002F528B"/>
    <w:pPr>
      <w:tabs>
        <w:tab w:val="left" w:pos="1440"/>
      </w:tabs>
      <w:ind w:left="1440" w:hanging="1440"/>
    </w:pPr>
    <w:rPr>
      <w:rFonts w:ascii="MS Mincho" w:eastAsia="MS Mincho" w:hAnsi="MS Mincho"/>
      <w:sz w:val="22"/>
      <w:szCs w:val="24"/>
      <w:lang w:val="fr-FR"/>
    </w:rPr>
  </w:style>
  <w:style w:type="character" w:customStyle="1" w:styleId="Char">
    <w:name w:val="样式 正文 Char"/>
    <w:basedOn w:val="DefaultParagraphFont"/>
    <w:link w:val="a0"/>
    <w:locked/>
    <w:rsid w:val="002F528B"/>
    <w:rPr>
      <w:rFonts w:ascii="SimSun" w:hAnsi="SimSun" w:cs="SimSun"/>
      <w:kern w:val="2"/>
      <w:sz w:val="21"/>
      <w:lang w:eastAsia="zh-CN"/>
    </w:rPr>
  </w:style>
  <w:style w:type="paragraph" w:customStyle="1" w:styleId="a0">
    <w:name w:val="样式 正文"/>
    <w:basedOn w:val="Normal"/>
    <w:link w:val="Char"/>
    <w:rsid w:val="002F528B"/>
    <w:pPr>
      <w:widowControl w:val="0"/>
      <w:ind w:firstLineChars="200" w:firstLine="420"/>
    </w:pPr>
    <w:rPr>
      <w:rFonts w:ascii="SimSun" w:hAnsi="SimSun" w:cs="SimSun"/>
      <w:lang w:val="fr-FR"/>
    </w:rPr>
  </w:style>
  <w:style w:type="character" w:customStyle="1" w:styleId="Normal9pointspacingChar">
    <w:name w:val="Normal 9 point spacing Char"/>
    <w:link w:val="Normal9pointspacing"/>
    <w:locked/>
    <w:rsid w:val="002F528B"/>
    <w:rPr>
      <w:rFonts w:ascii="MS Mincho" w:eastAsia="MS Mincho" w:hAnsi="MS Mincho"/>
      <w:szCs w:val="24"/>
    </w:rPr>
  </w:style>
  <w:style w:type="paragraph" w:customStyle="1" w:styleId="Normal9pointspacing">
    <w:name w:val="Normal 9 point spacing"/>
    <w:basedOn w:val="BodyText"/>
    <w:link w:val="Normal9pointspacingChar"/>
    <w:qFormat/>
    <w:rsid w:val="002F528B"/>
    <w:pPr>
      <w:spacing w:before="180" w:after="60"/>
    </w:pPr>
    <w:rPr>
      <w:rFonts w:ascii="MS Mincho" w:eastAsia="MS Mincho" w:hAnsi="MS Mincho"/>
      <w:szCs w:val="24"/>
      <w:lang w:val="fr-FR" w:eastAsia="fr-FR"/>
    </w:rPr>
  </w:style>
  <w:style w:type="character" w:customStyle="1" w:styleId="Doc-titleChar">
    <w:name w:val="Doc-title Char"/>
    <w:link w:val="Doc-title"/>
    <w:locked/>
    <w:rsid w:val="002F528B"/>
    <w:rPr>
      <w:rFonts w:ascii="Arial" w:hAnsi="Arial" w:cs="Arial"/>
      <w:lang w:eastAsia="zh-CN"/>
    </w:rPr>
  </w:style>
  <w:style w:type="paragraph" w:customStyle="1" w:styleId="Doc-title">
    <w:name w:val="Doc-title"/>
    <w:basedOn w:val="Normal"/>
    <w:link w:val="Doc-titleChar"/>
    <w:qFormat/>
    <w:rsid w:val="002F528B"/>
    <w:pPr>
      <w:spacing w:before="60"/>
      <w:ind w:left="1259" w:hanging="1259"/>
    </w:pPr>
    <w:rPr>
      <w:rFonts w:ascii="Arial" w:hAnsi="Arial" w:cs="Arial"/>
      <w:lang w:val="fr-FR"/>
    </w:rPr>
  </w:style>
  <w:style w:type="paragraph" w:customStyle="1" w:styleId="Observation">
    <w:name w:val="Observation"/>
    <w:basedOn w:val="Proposal"/>
    <w:link w:val="ObservationChar"/>
    <w:qFormat/>
    <w:rsid w:val="002F528B"/>
    <w:pPr>
      <w:numPr>
        <w:numId w:val="26"/>
      </w:numPr>
      <w:tabs>
        <w:tab w:val="num" w:pos="360"/>
        <w:tab w:val="num" w:pos="1418"/>
      </w:tabs>
      <w:overflowPunct/>
      <w:autoSpaceDE/>
      <w:autoSpaceDN/>
      <w:adjustRightInd/>
      <w:spacing w:after="160" w:line="256" w:lineRule="auto"/>
    </w:pPr>
    <w:rPr>
      <w:rFonts w:asciiTheme="minorHAnsi" w:eastAsiaTheme="minorHAnsi" w:hAnsiTheme="minorHAnsi" w:cstheme="minorBidi"/>
      <w:sz w:val="22"/>
      <w:szCs w:val="22"/>
    </w:rPr>
  </w:style>
  <w:style w:type="paragraph" w:customStyle="1" w:styleId="references">
    <w:name w:val="references"/>
    <w:rsid w:val="002F528B"/>
    <w:pPr>
      <w:numPr>
        <w:numId w:val="27"/>
      </w:numPr>
      <w:spacing w:after="50" w:line="180" w:lineRule="exact"/>
      <w:jc w:val="both"/>
    </w:pPr>
    <w:rPr>
      <w:rFonts w:eastAsia="MS Mincho"/>
      <w:noProof/>
      <w:sz w:val="16"/>
      <w:szCs w:val="16"/>
    </w:rPr>
  </w:style>
  <w:style w:type="paragraph" w:customStyle="1" w:styleId="CharCharCharCharCharChar">
    <w:name w:val="Char Char Char Char Char Char"/>
    <w:semiHidden/>
    <w:rsid w:val="002F528B"/>
    <w:pPr>
      <w:keepNext/>
      <w:numPr>
        <w:numId w:val="28"/>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2F528B"/>
    <w:pPr>
      <w:numPr>
        <w:numId w:val="29"/>
      </w:numPr>
    </w:pPr>
    <w:rPr>
      <w:rFonts w:eastAsia="MS Mincho"/>
    </w:rPr>
  </w:style>
  <w:style w:type="paragraph" w:customStyle="1" w:styleId="Bullet0">
    <w:name w:val="Bullet"/>
    <w:basedOn w:val="Normal"/>
    <w:rsid w:val="002F528B"/>
    <w:pPr>
      <w:numPr>
        <w:numId w:val="30"/>
      </w:numPr>
    </w:pPr>
    <w:rPr>
      <w:rFonts w:eastAsiaTheme="minorEastAsia"/>
      <w:sz w:val="24"/>
      <w:szCs w:val="24"/>
    </w:rPr>
  </w:style>
  <w:style w:type="character" w:customStyle="1" w:styleId="NormalwithindentChar">
    <w:name w:val="Normal with indent Char"/>
    <w:link w:val="Normalwithindent"/>
    <w:locked/>
    <w:rsid w:val="002F528B"/>
    <w:rPr>
      <w:rFonts w:ascii="Malgun Gothic" w:eastAsia="Malgun Gothic" w:hAnsi="Malgun Gothic"/>
      <w:lang w:eastAsia="zh-CN"/>
    </w:rPr>
  </w:style>
  <w:style w:type="paragraph" w:customStyle="1" w:styleId="Normalwithindent">
    <w:name w:val="Normal with indent"/>
    <w:basedOn w:val="Normal"/>
    <w:link w:val="NormalwithindentChar"/>
    <w:qFormat/>
    <w:rsid w:val="002F528B"/>
    <w:pPr>
      <w:spacing w:before="120" w:after="120" w:line="336" w:lineRule="auto"/>
      <w:ind w:firstLine="397"/>
    </w:pPr>
    <w:rPr>
      <w:rFonts w:ascii="Malgun Gothic" w:eastAsia="Malgun Gothic" w:hAnsi="Malgun Gothic"/>
      <w:lang w:val="fr-FR"/>
    </w:rPr>
  </w:style>
  <w:style w:type="paragraph" w:customStyle="1" w:styleId="a">
    <w:name w:val="佐藤２"/>
    <w:basedOn w:val="Normal"/>
    <w:rsid w:val="002F528B"/>
    <w:pPr>
      <w:numPr>
        <w:numId w:val="31"/>
      </w:numPr>
    </w:pPr>
    <w:rPr>
      <w:rFonts w:eastAsia="MS Gothic"/>
      <w:sz w:val="24"/>
      <w:lang w:eastAsia="ja-JP"/>
    </w:rPr>
  </w:style>
  <w:style w:type="paragraph" w:customStyle="1" w:styleId="Bulletedo1">
    <w:name w:val="Bulleted o 1"/>
    <w:basedOn w:val="Normal"/>
    <w:rsid w:val="002F528B"/>
    <w:pPr>
      <w:numPr>
        <w:numId w:val="32"/>
      </w:numPr>
    </w:pPr>
  </w:style>
  <w:style w:type="character" w:customStyle="1" w:styleId="a1">
    <w:name w:val="テキスト (文字)"/>
    <w:link w:val="a2"/>
    <w:locked/>
    <w:rsid w:val="002F528B"/>
    <w:rPr>
      <w:rFonts w:ascii="Century" w:eastAsia="MS Mincho" w:hAnsi="Century"/>
      <w:kern w:val="2"/>
      <w:sz w:val="21"/>
      <w:szCs w:val="22"/>
      <w:lang w:eastAsia="ja-JP"/>
    </w:rPr>
  </w:style>
  <w:style w:type="paragraph" w:customStyle="1" w:styleId="a2">
    <w:name w:val="テキスト"/>
    <w:basedOn w:val="Normal"/>
    <w:link w:val="a1"/>
    <w:qFormat/>
    <w:rsid w:val="002F528B"/>
    <w:pPr>
      <w:widowControl w:val="0"/>
      <w:spacing w:line="320" w:lineRule="exact"/>
      <w:ind w:firstLineChars="100" w:firstLine="210"/>
    </w:pPr>
    <w:rPr>
      <w:rFonts w:ascii="Century" w:eastAsia="MS Mincho" w:hAnsi="Century"/>
      <w:szCs w:val="22"/>
      <w:lang w:val="fr-FR" w:eastAsia="ja-JP"/>
    </w:rPr>
  </w:style>
  <w:style w:type="paragraph" w:customStyle="1" w:styleId="gmail-msolistparagraph">
    <w:name w:val="gmail-msolistparagraph"/>
    <w:basedOn w:val="Normal"/>
    <w:uiPriority w:val="99"/>
    <w:semiHidden/>
    <w:rsid w:val="002F528B"/>
    <w:pPr>
      <w:spacing w:before="75" w:after="75"/>
    </w:pPr>
    <w:rPr>
      <w:rFonts w:ascii="Malgun Gothic" w:eastAsia="Malgun Gothic" w:hAnsi="Malgun Gothic" w:cs="Calibri"/>
      <w:lang w:val="sv-SE" w:eastAsia="sv-SE"/>
    </w:rPr>
  </w:style>
  <w:style w:type="character" w:customStyle="1" w:styleId="3GPPAgreementsChar">
    <w:name w:val="3GPP Agreements Char"/>
    <w:link w:val="3GPPAgreements"/>
    <w:locked/>
    <w:rsid w:val="002F528B"/>
    <w:rPr>
      <w:sz w:val="22"/>
      <w:lang w:eastAsia="zh-CN"/>
    </w:rPr>
  </w:style>
  <w:style w:type="paragraph" w:customStyle="1" w:styleId="3GPPAgreements">
    <w:name w:val="3GPP Agreements"/>
    <w:basedOn w:val="Normal"/>
    <w:link w:val="3GPPAgreementsChar"/>
    <w:qFormat/>
    <w:rsid w:val="002F528B"/>
    <w:pPr>
      <w:numPr>
        <w:numId w:val="33"/>
      </w:numPr>
      <w:spacing w:before="60" w:after="60"/>
    </w:pPr>
    <w:rPr>
      <w:sz w:val="22"/>
      <w:lang w:val="fr-FR"/>
    </w:rPr>
  </w:style>
  <w:style w:type="character" w:customStyle="1" w:styleId="Style1Char">
    <w:name w:val="Style1 Char"/>
    <w:link w:val="Style1"/>
    <w:qFormat/>
    <w:locked/>
    <w:rsid w:val="002F528B"/>
    <w:rPr>
      <w:lang w:eastAsia="zh-CN"/>
    </w:rPr>
  </w:style>
  <w:style w:type="paragraph" w:customStyle="1" w:styleId="Style1">
    <w:name w:val="Style1"/>
    <w:basedOn w:val="Normal"/>
    <w:link w:val="Style1Char"/>
    <w:qFormat/>
    <w:rsid w:val="002F528B"/>
    <w:pPr>
      <w:spacing w:after="100" w:afterAutospacing="1" w:line="300" w:lineRule="auto"/>
      <w:ind w:firstLine="360"/>
      <w:contextualSpacing/>
    </w:pPr>
    <w:rPr>
      <w:lang w:val="fr-FR"/>
    </w:rPr>
  </w:style>
  <w:style w:type="character" w:customStyle="1" w:styleId="0MaintextChar">
    <w:name w:val="0 Main text Char"/>
    <w:basedOn w:val="maintextChar"/>
    <w:link w:val="0Maintext"/>
    <w:locked/>
    <w:rsid w:val="002F528B"/>
    <w:rPr>
      <w:rFonts w:ascii="Malgun Gothic" w:eastAsia="Malgun Gothic" w:hAnsi="Malgun Gothic" w:cs="Batang"/>
      <w:lang w:eastAsia="ko-KR"/>
    </w:rPr>
  </w:style>
  <w:style w:type="paragraph" w:customStyle="1" w:styleId="0Maintext">
    <w:name w:val="0 Main text"/>
    <w:basedOn w:val="maintext"/>
    <w:link w:val="0MaintextChar"/>
    <w:rsid w:val="002F528B"/>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2F528B"/>
    <w:pPr>
      <w:snapToGrid w:val="0"/>
      <w:spacing w:after="100" w:afterAutospacing="1"/>
    </w:pPr>
    <w:rPr>
      <w:rFonts w:eastAsia="Batang"/>
      <w:b/>
      <w:sz w:val="28"/>
      <w:lang w:eastAsia="ko-KR"/>
    </w:rPr>
  </w:style>
  <w:style w:type="character" w:customStyle="1" w:styleId="z-TopofFormChar">
    <w:name w:val="z-Top of Form Char"/>
    <w:basedOn w:val="DefaultParagraphFont"/>
    <w:link w:val="z-TopofForm"/>
    <w:uiPriority w:val="99"/>
    <w:rsid w:val="002F528B"/>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2F528B"/>
    <w:pPr>
      <w:pBdr>
        <w:bottom w:val="single" w:sz="6" w:space="1" w:color="auto"/>
      </w:pBdr>
      <w:jc w:val="center"/>
    </w:pPr>
    <w:rPr>
      <w:rFonts w:ascii="Arial" w:hAnsi="Arial" w:cs="Arial"/>
      <w:vanish/>
      <w:sz w:val="16"/>
      <w:szCs w:val="16"/>
      <w:lang w:eastAsia="fr-FR"/>
    </w:rPr>
  </w:style>
  <w:style w:type="character" w:customStyle="1" w:styleId="z-TopofFormChar1">
    <w:name w:val="z-Top of Form Char1"/>
    <w:basedOn w:val="DefaultParagraphFont"/>
    <w:semiHidden/>
    <w:rsid w:val="002F528B"/>
    <w:rPr>
      <w:rFonts w:ascii="Arial" w:hAnsi="Arial" w:cs="Arial"/>
      <w:vanish/>
      <w:kern w:val="2"/>
      <w:sz w:val="16"/>
      <w:szCs w:val="16"/>
      <w:lang w:val="en-US" w:eastAsia="zh-CN"/>
    </w:rPr>
  </w:style>
  <w:style w:type="character" w:customStyle="1" w:styleId="z-BottomofFormChar">
    <w:name w:val="z-Bottom of Form Char"/>
    <w:basedOn w:val="DefaultParagraphFont"/>
    <w:link w:val="z-BottomofForm"/>
    <w:uiPriority w:val="99"/>
    <w:rsid w:val="002F528B"/>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2F528B"/>
    <w:pPr>
      <w:pBdr>
        <w:top w:val="single" w:sz="6" w:space="1" w:color="auto"/>
      </w:pBdr>
      <w:jc w:val="center"/>
    </w:pPr>
    <w:rPr>
      <w:rFonts w:ascii="Arial" w:hAnsi="Arial" w:cs="Arial"/>
      <w:vanish/>
      <w:sz w:val="16"/>
      <w:szCs w:val="16"/>
      <w:lang w:eastAsia="fr-FR"/>
    </w:rPr>
  </w:style>
  <w:style w:type="character" w:customStyle="1" w:styleId="z-BottomofFormChar1">
    <w:name w:val="z-Bottom of Form Char1"/>
    <w:basedOn w:val="DefaultParagraphFont"/>
    <w:semiHidden/>
    <w:rsid w:val="002F528B"/>
    <w:rPr>
      <w:rFonts w:ascii="Arial" w:hAnsi="Arial" w:cs="Arial"/>
      <w:vanish/>
      <w:kern w:val="2"/>
      <w:sz w:val="16"/>
      <w:szCs w:val="16"/>
      <w:lang w:val="en-US" w:eastAsia="zh-CN"/>
    </w:rPr>
  </w:style>
  <w:style w:type="table" w:customStyle="1" w:styleId="PlainTable11">
    <w:name w:val="Plain Table 11"/>
    <w:basedOn w:val="TableNormal"/>
    <w:uiPriority w:val="41"/>
    <w:rsid w:val="002F528B"/>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AJ">
    <w:name w:val="TAJ"/>
    <w:basedOn w:val="TH"/>
    <w:rsid w:val="002F528B"/>
    <w:pPr>
      <w:overflowPunct/>
      <w:autoSpaceDE/>
      <w:autoSpaceDN/>
      <w:adjustRightInd/>
      <w:textAlignment w:val="auto"/>
    </w:pPr>
  </w:style>
  <w:style w:type="paragraph" w:customStyle="1" w:styleId="Guidance">
    <w:name w:val="Guidance"/>
    <w:basedOn w:val="Normal"/>
    <w:rsid w:val="002F528B"/>
    <w:rPr>
      <w:i/>
      <w:color w:val="0000FF"/>
    </w:rPr>
  </w:style>
  <w:style w:type="character" w:customStyle="1" w:styleId="B2Car">
    <w:name w:val="B2 Car"/>
    <w:rsid w:val="002F528B"/>
    <w:rPr>
      <w:lang w:val="en-GB" w:eastAsia="en-US"/>
    </w:rPr>
  </w:style>
  <w:style w:type="character" w:customStyle="1" w:styleId="B1Char1">
    <w:name w:val="B1 Char1"/>
    <w:qFormat/>
    <w:rsid w:val="002F528B"/>
    <w:rPr>
      <w:rFonts w:eastAsia="Times New Roman"/>
    </w:rPr>
  </w:style>
  <w:style w:type="paragraph" w:styleId="IndexHeading">
    <w:name w:val="index heading"/>
    <w:basedOn w:val="Normal"/>
    <w:next w:val="Normal"/>
    <w:rsid w:val="002F528B"/>
    <w:pPr>
      <w:pBdr>
        <w:top w:val="single" w:sz="12" w:space="0" w:color="auto"/>
      </w:pBdr>
      <w:spacing w:before="360" w:after="240"/>
    </w:pPr>
    <w:rPr>
      <w:b/>
      <w:i/>
      <w:sz w:val="26"/>
      <w:lang w:eastAsia="en-GB"/>
    </w:rPr>
  </w:style>
  <w:style w:type="paragraph" w:customStyle="1" w:styleId="INDENT1">
    <w:name w:val="INDENT1"/>
    <w:basedOn w:val="Normal"/>
    <w:rsid w:val="002F528B"/>
    <w:pPr>
      <w:ind w:left="851"/>
    </w:pPr>
    <w:rPr>
      <w:lang w:eastAsia="en-GB"/>
    </w:rPr>
  </w:style>
  <w:style w:type="paragraph" w:customStyle="1" w:styleId="INDENT3">
    <w:name w:val="INDENT3"/>
    <w:basedOn w:val="Normal"/>
    <w:rsid w:val="002F528B"/>
    <w:pPr>
      <w:ind w:left="1701" w:hanging="567"/>
    </w:pPr>
    <w:rPr>
      <w:lang w:eastAsia="en-GB"/>
    </w:rPr>
  </w:style>
  <w:style w:type="paragraph" w:customStyle="1" w:styleId="FigureTitle">
    <w:name w:val="Figure_Title"/>
    <w:basedOn w:val="Normal"/>
    <w:next w:val="Normal"/>
    <w:rsid w:val="002F528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F528B"/>
    <w:pPr>
      <w:keepNext/>
      <w:keepLines/>
    </w:pPr>
    <w:rPr>
      <w:b/>
      <w:lang w:eastAsia="en-GB"/>
    </w:rPr>
  </w:style>
  <w:style w:type="paragraph" w:customStyle="1" w:styleId="enumlev2">
    <w:name w:val="enumlev2"/>
    <w:basedOn w:val="Normal"/>
    <w:rsid w:val="002F528B"/>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rsid w:val="002F528B"/>
    <w:pPr>
      <w:keepNext/>
      <w:keepLines/>
      <w:spacing w:before="240"/>
      <w:ind w:left="1418"/>
    </w:pPr>
    <w:rPr>
      <w:rFonts w:ascii="Arial" w:hAnsi="Arial"/>
      <w:b/>
      <w:sz w:val="36"/>
      <w:lang w:eastAsia="en-GB"/>
    </w:rPr>
  </w:style>
  <w:style w:type="paragraph" w:customStyle="1" w:styleId="numberedlist0">
    <w:name w:val="numbered list"/>
    <w:basedOn w:val="ListBullet"/>
    <w:rsid w:val="002F528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F528B"/>
    <w:rPr>
      <w:rFonts w:ascii="Arial" w:eastAsia="MS Mincho" w:hAnsi="Arial"/>
      <w:lang w:val="en-GB"/>
    </w:rPr>
  </w:style>
  <w:style w:type="paragraph" w:customStyle="1" w:styleId="TabList">
    <w:name w:val="TabList"/>
    <w:basedOn w:val="Normal"/>
    <w:rsid w:val="002F528B"/>
    <w:pPr>
      <w:tabs>
        <w:tab w:val="left" w:pos="1134"/>
      </w:tabs>
    </w:pPr>
    <w:rPr>
      <w:rFonts w:eastAsia="MS Mincho"/>
      <w:lang w:eastAsia="en-GB"/>
    </w:rPr>
  </w:style>
  <w:style w:type="paragraph" w:customStyle="1" w:styleId="tabletext">
    <w:name w:val="table text"/>
    <w:basedOn w:val="Normal"/>
    <w:next w:val="table"/>
    <w:rsid w:val="002F528B"/>
    <w:rPr>
      <w:rFonts w:eastAsia="MS Mincho"/>
      <w:i/>
      <w:lang w:eastAsia="en-GB"/>
    </w:rPr>
  </w:style>
  <w:style w:type="paragraph" w:customStyle="1" w:styleId="table">
    <w:name w:val="table"/>
    <w:basedOn w:val="Normal"/>
    <w:next w:val="Normal"/>
    <w:rsid w:val="002F528B"/>
    <w:pPr>
      <w:jc w:val="center"/>
    </w:pPr>
    <w:rPr>
      <w:rFonts w:eastAsia="MS Mincho"/>
      <w:lang w:eastAsia="en-GB"/>
    </w:rPr>
  </w:style>
  <w:style w:type="paragraph" w:customStyle="1" w:styleId="HE">
    <w:name w:val="HE"/>
    <w:basedOn w:val="Normal"/>
    <w:rsid w:val="002F528B"/>
    <w:rPr>
      <w:rFonts w:eastAsia="MS Mincho"/>
      <w:b/>
      <w:lang w:eastAsia="en-GB"/>
    </w:rPr>
  </w:style>
  <w:style w:type="paragraph" w:customStyle="1" w:styleId="Meetingcaption">
    <w:name w:val="Meeting caption"/>
    <w:basedOn w:val="Normal"/>
    <w:rsid w:val="002F52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F528B"/>
    <w:pPr>
      <w:spacing w:after="240"/>
    </w:pPr>
    <w:rPr>
      <w:rFonts w:ascii="Helvetica" w:hAnsi="Helvetica"/>
      <w:lang w:eastAsia="en-GB"/>
    </w:rPr>
  </w:style>
  <w:style w:type="paragraph" w:customStyle="1" w:styleId="Cell">
    <w:name w:val="Cell"/>
    <w:basedOn w:val="Normal"/>
    <w:rsid w:val="002F528B"/>
    <w:pPr>
      <w:spacing w:line="240" w:lineRule="exact"/>
      <w:jc w:val="center"/>
    </w:pPr>
    <w:rPr>
      <w:sz w:val="16"/>
      <w:lang w:eastAsia="ja-JP"/>
    </w:rPr>
  </w:style>
  <w:style w:type="paragraph" w:customStyle="1" w:styleId="h60">
    <w:name w:val="h6"/>
    <w:basedOn w:val="Normal"/>
    <w:rsid w:val="002F528B"/>
    <w:pPr>
      <w:spacing w:before="100" w:beforeAutospacing="1" w:after="100" w:afterAutospacing="1"/>
    </w:pPr>
    <w:rPr>
      <w:sz w:val="24"/>
      <w:szCs w:val="24"/>
      <w:lang w:eastAsia="ja-JP"/>
    </w:rPr>
  </w:style>
  <w:style w:type="paragraph" w:customStyle="1" w:styleId="b10">
    <w:name w:val="b1"/>
    <w:basedOn w:val="Normal"/>
    <w:rsid w:val="002F528B"/>
    <w:pPr>
      <w:spacing w:before="100" w:beforeAutospacing="1" w:after="100" w:afterAutospacing="1"/>
    </w:pPr>
    <w:rPr>
      <w:sz w:val="24"/>
      <w:szCs w:val="24"/>
      <w:lang w:eastAsia="ja-JP"/>
    </w:rPr>
  </w:style>
  <w:style w:type="paragraph" w:customStyle="1" w:styleId="tah0">
    <w:name w:val="tah"/>
    <w:basedOn w:val="Normal"/>
    <w:rsid w:val="002F528B"/>
    <w:pPr>
      <w:keepNext/>
      <w:jc w:val="center"/>
    </w:pPr>
    <w:rPr>
      <w:rFonts w:ascii="Arial" w:eastAsia="Batang" w:hAnsi="Arial" w:cs="Arial"/>
      <w:b/>
      <w:bCs/>
      <w:sz w:val="18"/>
      <w:szCs w:val="18"/>
      <w:lang w:eastAsia="en-GB"/>
    </w:rPr>
  </w:style>
  <w:style w:type="character" w:customStyle="1" w:styleId="GuidanceChar">
    <w:name w:val="Guidance Char"/>
    <w:rsid w:val="002F528B"/>
    <w:rPr>
      <w:i/>
      <w:color w:val="0000FF"/>
      <w:lang w:val="en-GB" w:eastAsia="ja-JP" w:bidi="ar-SA"/>
    </w:rPr>
  </w:style>
  <w:style w:type="paragraph" w:customStyle="1" w:styleId="CharCharCharChar">
    <w:name w:val="Char Char Char Char"/>
    <w:rsid w:val="002F528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F528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F528B"/>
    <w:rPr>
      <w:rFonts w:ascii="Arial" w:hAnsi="Arial"/>
      <w:sz w:val="24"/>
      <w:lang w:val="en-GB" w:eastAsia="ja-JP" w:bidi="ar-SA"/>
    </w:rPr>
  </w:style>
  <w:style w:type="paragraph" w:customStyle="1" w:styleId="NormalAfter3pt">
    <w:name w:val="Normal + After:  3 pt"/>
    <w:basedOn w:val="Normal"/>
    <w:rsid w:val="002F528B"/>
    <w:pPr>
      <w:tabs>
        <w:tab w:val="num" w:pos="2560"/>
      </w:tabs>
      <w:ind w:left="2560" w:hanging="357"/>
    </w:pPr>
    <w:rPr>
      <w:lang w:val="en-AU" w:eastAsia="ko-KR"/>
    </w:rPr>
  </w:style>
  <w:style w:type="character" w:customStyle="1" w:styleId="FigureCaption1">
    <w:name w:val="Figure Caption1"/>
    <w:aliases w:val="fc Char1,Figure Caption Char Char"/>
    <w:rsid w:val="002F528B"/>
    <w:rPr>
      <w:rFonts w:ascii="Arial" w:eastAsia="????" w:hAnsi="Arial" w:cs="Arial"/>
      <w:color w:val="0000FF"/>
      <w:kern w:val="2"/>
      <w:lang w:val="en-US" w:eastAsia="en-US" w:bidi="ar-SA"/>
    </w:rPr>
  </w:style>
  <w:style w:type="character" w:customStyle="1" w:styleId="CharChar5">
    <w:name w:val="Char Char5"/>
    <w:semiHidden/>
    <w:rsid w:val="002F528B"/>
    <w:rPr>
      <w:rFonts w:ascii="Times New Roman" w:hAnsi="Times New Roman"/>
      <w:lang w:eastAsia="en-US"/>
    </w:rPr>
  </w:style>
  <w:style w:type="paragraph" w:customStyle="1" w:styleId="tdoc-header">
    <w:name w:val="tdoc-header"/>
    <w:rsid w:val="002F528B"/>
    <w:rPr>
      <w:rFonts w:ascii="Arial" w:hAnsi="Arial"/>
      <w:noProof/>
      <w:sz w:val="24"/>
      <w:lang w:val="en-GB"/>
    </w:rPr>
  </w:style>
  <w:style w:type="paragraph" w:customStyle="1" w:styleId="CharChar3CharCharCharCharCharChar">
    <w:name w:val="Char Char3 Char Char Char Char Char Char"/>
    <w:semiHidden/>
    <w:rsid w:val="002F528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2F528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2F528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F528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2F528B"/>
    <w:rPr>
      <w:rFonts w:ascii="Times New Roman" w:hAnsi="Times New Roman"/>
      <w:lang w:eastAsia="en-US"/>
    </w:rPr>
  </w:style>
  <w:style w:type="character" w:customStyle="1" w:styleId="B11">
    <w:name w:val="B1 (文字)"/>
    <w:qFormat/>
    <w:locked/>
    <w:rsid w:val="002F528B"/>
    <w:rPr>
      <w:rFonts w:ascii="Times New Roman" w:hAnsi="Times New Roman"/>
      <w:lang w:val="en-GB" w:eastAsia="en-US"/>
    </w:rPr>
  </w:style>
  <w:style w:type="character" w:customStyle="1" w:styleId="TALCar">
    <w:name w:val="TAL Car"/>
    <w:qFormat/>
    <w:rsid w:val="002F528B"/>
    <w:rPr>
      <w:rFonts w:ascii="Arial" w:hAnsi="Arial"/>
      <w:sz w:val="18"/>
      <w:lang w:eastAsia="en-US"/>
    </w:rPr>
  </w:style>
  <w:style w:type="paragraph" w:customStyle="1" w:styleId="Default">
    <w:name w:val="Default"/>
    <w:rsid w:val="002F528B"/>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2F528B"/>
  </w:style>
  <w:style w:type="paragraph" w:customStyle="1" w:styleId="ZchnZchn">
    <w:name w:val="Zchn Zchn"/>
    <w:rsid w:val="002F528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2F528B"/>
    <w:pPr>
      <w:numPr>
        <w:numId w:val="0"/>
      </w:numPr>
      <w:pBdr>
        <w:top w:val="none" w:sz="0" w:space="0" w:color="auto"/>
      </w:pBdr>
      <w:spacing w:before="240" w:line="259" w:lineRule="auto"/>
      <w:outlineLvl w:val="9"/>
    </w:pPr>
    <w:rPr>
      <w:rFonts w:ascii="Calibri Light" w:eastAsia="SimSun" w:hAnsi="Calibri Light"/>
      <w:color w:val="2F5496"/>
      <w:szCs w:val="32"/>
    </w:rPr>
  </w:style>
  <w:style w:type="paragraph" w:customStyle="1" w:styleId="onecomwebmail-msonormal">
    <w:name w:val="onecomwebmail-msonormal"/>
    <w:basedOn w:val="Normal"/>
    <w:rsid w:val="002F528B"/>
    <w:pPr>
      <w:spacing w:before="100" w:beforeAutospacing="1" w:after="100" w:afterAutospacing="1"/>
    </w:pPr>
    <w:rPr>
      <w:sz w:val="24"/>
      <w:szCs w:val="24"/>
    </w:rPr>
  </w:style>
  <w:style w:type="character" w:styleId="Strong">
    <w:name w:val="Strong"/>
    <w:uiPriority w:val="22"/>
    <w:qFormat/>
    <w:rsid w:val="002F528B"/>
    <w:rPr>
      <w:b/>
      <w:bCs/>
    </w:rPr>
  </w:style>
  <w:style w:type="paragraph" w:customStyle="1" w:styleId="CharChar1CharCharCharChar">
    <w:name w:val="Char Char1 Char Char Char Char"/>
    <w:semiHidden/>
    <w:rsid w:val="002F528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F528B"/>
    <w:pPr>
      <w:widowControl w:val="0"/>
      <w:ind w:firstLine="420"/>
    </w:pPr>
    <w:rPr>
      <w:rFonts w:eastAsiaTheme="minorEastAsia"/>
    </w:rPr>
  </w:style>
  <w:style w:type="paragraph" w:customStyle="1" w:styleId="a3">
    <w:name w:val="表格文字居左"/>
    <w:basedOn w:val="Normal"/>
    <w:next w:val="Normal"/>
    <w:rsid w:val="002F528B"/>
    <w:pPr>
      <w:widowControl w:val="0"/>
    </w:pPr>
    <w:rPr>
      <w:rFonts w:ascii="Arial" w:eastAsiaTheme="minorEastAsia" w:hAnsi="Arial" w:cs="SimSun"/>
    </w:rPr>
  </w:style>
  <w:style w:type="character" w:customStyle="1" w:styleId="hps">
    <w:name w:val="hps"/>
    <w:basedOn w:val="DefaultParagraphFont"/>
    <w:rsid w:val="002F528B"/>
  </w:style>
  <w:style w:type="paragraph" w:customStyle="1" w:styleId="tablecell0">
    <w:name w:val="tablecell"/>
    <w:basedOn w:val="Normal"/>
    <w:qFormat/>
    <w:rsid w:val="002F528B"/>
    <w:pPr>
      <w:snapToGrid w:val="0"/>
      <w:spacing w:before="40" w:after="40"/>
    </w:pPr>
    <w:rPr>
      <w:rFonts w:eastAsiaTheme="minorEastAsia"/>
    </w:rPr>
  </w:style>
  <w:style w:type="character" w:customStyle="1" w:styleId="shorttext">
    <w:name w:val="short_text"/>
    <w:basedOn w:val="DefaultParagraphFont"/>
    <w:rsid w:val="002F528B"/>
  </w:style>
  <w:style w:type="paragraph" w:customStyle="1" w:styleId="tableheader">
    <w:name w:val="tableheader"/>
    <w:basedOn w:val="Normal"/>
    <w:qFormat/>
    <w:rsid w:val="002F528B"/>
    <w:pPr>
      <w:snapToGrid w:val="0"/>
      <w:spacing w:before="40" w:after="40"/>
      <w:jc w:val="center"/>
    </w:pPr>
    <w:rPr>
      <w:rFonts w:eastAsiaTheme="minorEastAsia" w:cs="Calibri"/>
      <w:b/>
      <w:bCs/>
      <w:color w:val="000000"/>
    </w:rPr>
  </w:style>
  <w:style w:type="character" w:customStyle="1" w:styleId="apple-converted-space">
    <w:name w:val="apple-converted-space"/>
    <w:basedOn w:val="DefaultParagraphFont"/>
    <w:qFormat/>
    <w:rsid w:val="002F528B"/>
  </w:style>
  <w:style w:type="character" w:customStyle="1" w:styleId="keyword">
    <w:name w:val="keyword"/>
    <w:basedOn w:val="DefaultParagraphFont"/>
    <w:rsid w:val="002F528B"/>
  </w:style>
  <w:style w:type="paragraph" w:customStyle="1" w:styleId="Test">
    <w:name w:val="Test"/>
    <w:basedOn w:val="Normal"/>
    <w:rsid w:val="002F528B"/>
    <w:pPr>
      <w:spacing w:before="60" w:after="60" w:line="280" w:lineRule="atLeast"/>
      <w:ind w:left="2160"/>
    </w:pPr>
    <w:rPr>
      <w:rFonts w:eastAsia="MS Mincho"/>
    </w:rPr>
  </w:style>
  <w:style w:type="paragraph" w:customStyle="1" w:styleId="ordinary-output">
    <w:name w:val="ordinary-output"/>
    <w:basedOn w:val="Normal"/>
    <w:rsid w:val="002F528B"/>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2F528B"/>
  </w:style>
  <w:style w:type="table" w:customStyle="1" w:styleId="1">
    <w:name w:val="网格型1"/>
    <w:basedOn w:val="TableNormal"/>
    <w:next w:val="TableGrid"/>
    <w:rsid w:val="002F528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F528B"/>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2F528B"/>
  </w:style>
  <w:style w:type="paragraph" w:customStyle="1" w:styleId="TableText0">
    <w:name w:val="TableText"/>
    <w:basedOn w:val="BodyTextIndent"/>
    <w:rsid w:val="002F528B"/>
    <w:pPr>
      <w:keepNext/>
      <w:keepLines/>
      <w:snapToGrid w:val="0"/>
      <w:spacing w:after="180"/>
      <w:ind w:left="0"/>
      <w:jc w:val="center"/>
    </w:pPr>
    <w:rPr>
      <w:rFonts w:eastAsia="Times New Roman"/>
      <w:kern w:val="2"/>
      <w:lang w:val="en-GB"/>
    </w:rPr>
  </w:style>
  <w:style w:type="paragraph" w:customStyle="1" w:styleId="HDStyleLS">
    <w:name w:val="HDStyle_LS"/>
    <w:basedOn w:val="Header"/>
    <w:rsid w:val="002F528B"/>
    <w:pPr>
      <w:widowControl/>
      <w:tabs>
        <w:tab w:val="center" w:pos="4680"/>
        <w:tab w:val="right" w:pos="9360"/>
        <w:tab w:val="right" w:pos="9639"/>
        <w:tab w:val="right" w:pos="10206"/>
      </w:tabs>
      <w:jc w:val="both"/>
    </w:pPr>
    <w:rPr>
      <w:rFonts w:eastAsia="MS Mincho" w:cs="Arial"/>
      <w:sz w:val="28"/>
      <w:lang w:val="en-GB"/>
    </w:rPr>
  </w:style>
  <w:style w:type="paragraph" w:customStyle="1" w:styleId="TitleText">
    <w:name w:val="Title Text"/>
    <w:basedOn w:val="Normal"/>
    <w:next w:val="Normal"/>
    <w:rsid w:val="002F528B"/>
    <w:pPr>
      <w:spacing w:after="220"/>
    </w:pPr>
    <w:rPr>
      <w:rFonts w:eastAsia="MS Mincho"/>
      <w:b/>
      <w:lang w:eastAsia="ja-JP"/>
    </w:rPr>
  </w:style>
  <w:style w:type="paragraph" w:customStyle="1" w:styleId="91">
    <w:name w:val="目录 91"/>
    <w:basedOn w:val="TOC8"/>
    <w:rsid w:val="002F528B"/>
    <w:pPr>
      <w:overflowPunct/>
      <w:autoSpaceDE/>
      <w:autoSpaceDN/>
      <w:adjustRightInd/>
      <w:textAlignment w:val="auto"/>
    </w:pPr>
    <w:rPr>
      <w:lang w:val="en-GB"/>
    </w:rPr>
  </w:style>
  <w:style w:type="paragraph" w:customStyle="1" w:styleId="berschrift2Head2A2">
    <w:name w:val="Überschrift 2.Head2A.2"/>
    <w:basedOn w:val="Heading1"/>
    <w:next w:val="Normal"/>
    <w:rsid w:val="002F528B"/>
    <w:pPr>
      <w:numPr>
        <w:numId w:val="0"/>
      </w:numPr>
      <w:pBdr>
        <w:top w:val="none" w:sz="0" w:space="0" w:color="auto"/>
      </w:pBdr>
      <w:tabs>
        <w:tab w:val="num" w:pos="432"/>
      </w:tabs>
      <w:spacing w:before="180"/>
      <w:ind w:left="432" w:hanging="432"/>
      <w:outlineLvl w:val="1"/>
    </w:pPr>
    <w:rPr>
      <w:lang w:eastAsia="de-DE"/>
    </w:rPr>
  </w:style>
  <w:style w:type="paragraph" w:customStyle="1" w:styleId="berschrift3h3H3Underrubrik2">
    <w:name w:val="Überschrift 3.h3.H3.Underrubrik2"/>
    <w:basedOn w:val="Heading2"/>
    <w:next w:val="Normal"/>
    <w:rsid w:val="002F528B"/>
    <w:pPr>
      <w:numPr>
        <w:numId w:val="0"/>
      </w:numPr>
      <w:tabs>
        <w:tab w:val="num" w:pos="576"/>
      </w:tabs>
      <w:spacing w:before="120"/>
      <w:ind w:left="576" w:rightChars="0" w:right="0" w:hanging="576"/>
      <w:outlineLvl w:val="2"/>
    </w:pPr>
    <w:rPr>
      <w:lang w:eastAsia="de-DE"/>
    </w:rPr>
  </w:style>
  <w:style w:type="paragraph" w:customStyle="1" w:styleId="Bullets">
    <w:name w:val="Bullets"/>
    <w:basedOn w:val="BodyText"/>
    <w:rsid w:val="002F528B"/>
    <w:pPr>
      <w:widowControl w:val="0"/>
    </w:pPr>
    <w:rPr>
      <w:rFonts w:eastAsiaTheme="minorEastAsia"/>
      <w:color w:val="0000FF"/>
      <w:sz w:val="21"/>
    </w:rPr>
  </w:style>
  <w:style w:type="paragraph" w:customStyle="1" w:styleId="BalloonText1">
    <w:name w:val="Balloon Text1"/>
    <w:basedOn w:val="Normal"/>
    <w:semiHidden/>
    <w:rsid w:val="002F528B"/>
    <w:rPr>
      <w:rFonts w:ascii="Tahoma" w:eastAsia="MS Mincho" w:hAnsi="Tahoma" w:cs="Tahoma"/>
      <w:sz w:val="16"/>
      <w:szCs w:val="16"/>
      <w:lang w:eastAsia="ja-JP"/>
    </w:rPr>
  </w:style>
  <w:style w:type="paragraph" w:customStyle="1" w:styleId="Normal-Figure">
    <w:name w:val="Normal-Figure"/>
    <w:basedOn w:val="Normal"/>
    <w:rsid w:val="002F528B"/>
    <w:pPr>
      <w:spacing w:before="360" w:line="240" w:lineRule="atLeast"/>
      <w:jc w:val="center"/>
    </w:pPr>
    <w:rPr>
      <w:rFonts w:eastAsia="MS Mincho"/>
      <w:lang w:eastAsia="ja-JP"/>
    </w:rPr>
  </w:style>
  <w:style w:type="paragraph" w:styleId="ListContinue2">
    <w:name w:val="List Continue 2"/>
    <w:basedOn w:val="Normal"/>
    <w:rsid w:val="002F528B"/>
    <w:pPr>
      <w:ind w:leftChars="400" w:left="850"/>
    </w:pPr>
    <w:rPr>
      <w:rFonts w:eastAsia="MS Mincho"/>
      <w:lang w:eastAsia="ja-JP"/>
    </w:rPr>
  </w:style>
  <w:style w:type="character" w:styleId="PageNumber">
    <w:name w:val="page number"/>
    <w:basedOn w:val="DefaultParagraphFont"/>
    <w:rsid w:val="002F528B"/>
  </w:style>
  <w:style w:type="paragraph" w:customStyle="1" w:styleId="List1">
    <w:name w:val="List 1"/>
    <w:basedOn w:val="Normal"/>
    <w:rsid w:val="002F528B"/>
    <w:pPr>
      <w:spacing w:after="120"/>
      <w:ind w:left="568" w:hanging="284"/>
    </w:pPr>
    <w:rPr>
      <w:rFonts w:ascii="Arial" w:eastAsia="MS Mincho" w:hAnsi="Arial"/>
      <w:szCs w:val="22"/>
      <w:lang w:eastAsia="ja-JP"/>
    </w:rPr>
  </w:style>
  <w:style w:type="paragraph" w:customStyle="1" w:styleId="assocaitedwith">
    <w:name w:val="assocaited with"/>
    <w:basedOn w:val="Normal"/>
    <w:rsid w:val="002F528B"/>
    <w:pPr>
      <w:jc w:val="center"/>
    </w:pPr>
    <w:rPr>
      <w:rFonts w:eastAsia="MS Mincho"/>
      <w:lang w:eastAsia="ja-JP"/>
    </w:rPr>
  </w:style>
  <w:style w:type="paragraph" w:customStyle="1" w:styleId="Nor">
    <w:name w:val="Nor'"/>
    <w:basedOn w:val="assocaitedwith"/>
    <w:rsid w:val="002F528B"/>
    <w:rPr>
      <w:b/>
    </w:rPr>
  </w:style>
  <w:style w:type="table" w:styleId="TableClassic2">
    <w:name w:val="Table Classic 2"/>
    <w:basedOn w:val="TableNormal"/>
    <w:rsid w:val="002F528B"/>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528B"/>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F528B"/>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F528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F528B"/>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F528B"/>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F528B"/>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F528B"/>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F528B"/>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F528B"/>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F528B"/>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F528B"/>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2F528B"/>
    <w:pPr>
      <w:widowControl w:val="0"/>
      <w:ind w:firstLine="420"/>
      <w:jc w:val="right"/>
    </w:pPr>
    <w:rPr>
      <w:rFonts w:cs="SimSun"/>
    </w:rPr>
  </w:style>
  <w:style w:type="paragraph" w:customStyle="1" w:styleId="Figure">
    <w:name w:val="Figure"/>
    <w:basedOn w:val="Normal"/>
    <w:next w:val="Caption"/>
    <w:rsid w:val="002F528B"/>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Normal"/>
    <w:rsid w:val="002F528B"/>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FigureCaption">
    <w:name w:val="Figure Caption"/>
    <w:aliases w:val="fc Char,Figure Caption Char"/>
    <w:basedOn w:val="Normal"/>
    <w:rsid w:val="002F528B"/>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rsid w:val="002F528B"/>
    <w:pPr>
      <w:spacing w:before="120" w:after="120" w:line="240" w:lineRule="atLeast"/>
      <w:jc w:val="right"/>
    </w:pPr>
    <w:rPr>
      <w:rFonts w:eastAsiaTheme="minorEastAsia"/>
      <w:sz w:val="22"/>
    </w:rPr>
  </w:style>
  <w:style w:type="paragraph" w:customStyle="1" w:styleId="multifig">
    <w:name w:val="multifig"/>
    <w:basedOn w:val="Normal"/>
    <w:rsid w:val="002F528B"/>
    <w:pPr>
      <w:keepNext/>
      <w:tabs>
        <w:tab w:val="center" w:pos="2160"/>
        <w:tab w:val="center" w:pos="6480"/>
      </w:tabs>
      <w:spacing w:line="240" w:lineRule="atLeast"/>
    </w:pPr>
    <w:rPr>
      <w:rFonts w:eastAsiaTheme="minorEastAsia"/>
      <w:sz w:val="24"/>
    </w:rPr>
  </w:style>
  <w:style w:type="paragraph" w:customStyle="1" w:styleId="TableCaption">
    <w:name w:val="TableCaption"/>
    <w:basedOn w:val="Normal"/>
    <w:rsid w:val="002F528B"/>
    <w:pPr>
      <w:keepNext/>
      <w:tabs>
        <w:tab w:val="left" w:pos="936"/>
      </w:tabs>
      <w:spacing w:before="120" w:after="60"/>
      <w:ind w:left="936" w:hanging="936"/>
    </w:pPr>
    <w:rPr>
      <w:rFonts w:eastAsiaTheme="minorEastAsia"/>
      <w:sz w:val="22"/>
    </w:rPr>
  </w:style>
  <w:style w:type="paragraph" w:customStyle="1" w:styleId="EquationNumbered">
    <w:name w:val="Equation Numbered"/>
    <w:basedOn w:val="Normal"/>
    <w:rsid w:val="002F528B"/>
    <w:pPr>
      <w:tabs>
        <w:tab w:val="center" w:pos="4320"/>
        <w:tab w:val="right" w:pos="8640"/>
      </w:tabs>
      <w:spacing w:before="60" w:after="60" w:line="300" w:lineRule="atLeast"/>
    </w:pPr>
    <w:rPr>
      <w:rFonts w:eastAsiaTheme="minorEastAsia"/>
      <w:sz w:val="22"/>
    </w:rPr>
  </w:style>
  <w:style w:type="paragraph" w:customStyle="1" w:styleId="Style10ptChar">
    <w:name w:val="Style 10 pt Char"/>
    <w:basedOn w:val="Normal"/>
    <w:rsid w:val="002F528B"/>
    <w:pPr>
      <w:spacing w:before="120" w:line="240" w:lineRule="exact"/>
    </w:pPr>
    <w:rPr>
      <w:rFonts w:eastAsia="MS Mincho"/>
    </w:rPr>
  </w:style>
  <w:style w:type="character" w:customStyle="1" w:styleId="Style10ptCharChar">
    <w:name w:val="Style 10 pt Char Char"/>
    <w:rsid w:val="002F528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F528B"/>
    <w:pPr>
      <w:spacing w:before="60" w:after="60" w:line="240" w:lineRule="exact"/>
    </w:pPr>
    <w:rPr>
      <w:rFonts w:eastAsia="MS Mincho"/>
      <w:b/>
    </w:rPr>
  </w:style>
  <w:style w:type="character" w:customStyle="1" w:styleId="Style10ptBoldCharChar">
    <w:name w:val="Style 10 pt Bold Char Char"/>
    <w:rsid w:val="002F528B"/>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F528B"/>
    <w:pPr>
      <w:keepNext/>
      <w:spacing w:before="60" w:after="60" w:line="240" w:lineRule="atLeast"/>
      <w:jc w:val="center"/>
    </w:pPr>
    <w:rPr>
      <w:rFonts w:eastAsiaTheme="minorEastAsia"/>
      <w:sz w:val="24"/>
    </w:rPr>
  </w:style>
  <w:style w:type="character" w:customStyle="1" w:styleId="Equation-NumberedChar">
    <w:name w:val="Equation-Numbered Char"/>
    <w:rsid w:val="002F528B"/>
    <w:rPr>
      <w:rFonts w:ascii="Arial" w:eastAsia="SimSun" w:hAnsi="Arial" w:cs="Arial"/>
      <w:color w:val="0000FF"/>
      <w:kern w:val="2"/>
      <w:sz w:val="22"/>
      <w:lang w:val="en-US" w:eastAsia="en-US" w:bidi="ar-SA"/>
    </w:rPr>
  </w:style>
  <w:style w:type="paragraph" w:customStyle="1" w:styleId="PaperTableCell">
    <w:name w:val="PaperTableCell"/>
    <w:basedOn w:val="Normal"/>
    <w:rsid w:val="002F528B"/>
    <w:rPr>
      <w:rFonts w:eastAsiaTheme="minorEastAsia"/>
      <w:sz w:val="16"/>
      <w:szCs w:val="24"/>
    </w:rPr>
  </w:style>
  <w:style w:type="character" w:styleId="LineNumber">
    <w:name w:val="line number"/>
    <w:rsid w:val="002F528B"/>
    <w:rPr>
      <w:rFonts w:ascii="Arial" w:eastAsia="SimSun" w:hAnsi="Arial" w:cs="Arial"/>
      <w:color w:val="0000FF"/>
      <w:kern w:val="2"/>
      <w:sz w:val="18"/>
      <w:lang w:val="en-US" w:eastAsia="zh-CN" w:bidi="ar-SA"/>
    </w:rPr>
  </w:style>
  <w:style w:type="paragraph" w:customStyle="1" w:styleId="figure0">
    <w:name w:val="figure"/>
    <w:basedOn w:val="Normal"/>
    <w:rsid w:val="002F528B"/>
    <w:pPr>
      <w:keepNext/>
      <w:keepLines/>
      <w:spacing w:before="60" w:after="60" w:line="240" w:lineRule="atLeast"/>
      <w:jc w:val="center"/>
    </w:pPr>
    <w:rPr>
      <w:rFonts w:eastAsiaTheme="minorEastAsia"/>
    </w:rPr>
  </w:style>
  <w:style w:type="character" w:customStyle="1" w:styleId="moz-txt-tag">
    <w:name w:val="moz-txt-tag"/>
    <w:rsid w:val="002F528B"/>
    <w:rPr>
      <w:rFonts w:ascii="Arial" w:eastAsia="SimSun" w:hAnsi="Arial" w:cs="Arial"/>
      <w:color w:val="0000FF"/>
      <w:kern w:val="2"/>
      <w:lang w:val="en-US" w:eastAsia="zh-CN" w:bidi="ar-SA"/>
    </w:rPr>
  </w:style>
  <w:style w:type="paragraph" w:customStyle="1" w:styleId="tac0">
    <w:name w:val="tac"/>
    <w:basedOn w:val="Normal"/>
    <w:rsid w:val="002F528B"/>
    <w:pPr>
      <w:keepNext/>
      <w:jc w:val="center"/>
    </w:pPr>
    <w:rPr>
      <w:rFonts w:ascii="Arial" w:eastAsia="Calibri" w:hAnsi="Arial" w:cs="Arial"/>
      <w:sz w:val="18"/>
      <w:szCs w:val="18"/>
    </w:rPr>
  </w:style>
  <w:style w:type="paragraph" w:customStyle="1" w:styleId="th0">
    <w:name w:val="th"/>
    <w:basedOn w:val="Normal"/>
    <w:rsid w:val="002F528B"/>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rsid w:val="002F528B"/>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2F528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2F528B"/>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rsid w:val="002F528B"/>
  </w:style>
  <w:style w:type="character" w:customStyle="1" w:styleId="def">
    <w:name w:val="def"/>
    <w:basedOn w:val="DefaultParagraphFont"/>
    <w:rsid w:val="002F528B"/>
  </w:style>
  <w:style w:type="character" w:customStyle="1" w:styleId="high-light-bg4">
    <w:name w:val="high-light-bg4"/>
    <w:basedOn w:val="DefaultParagraphFont"/>
    <w:rsid w:val="002F528B"/>
  </w:style>
  <w:style w:type="character" w:customStyle="1" w:styleId="TitleChar2">
    <w:name w:val="Title Char2"/>
    <w:basedOn w:val="DefaultParagraphFont"/>
    <w:uiPriority w:val="10"/>
    <w:locked/>
    <w:rsid w:val="002F528B"/>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F528B"/>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lang w:eastAsia="ja-JP"/>
    </w:rPr>
  </w:style>
  <w:style w:type="paragraph" w:customStyle="1" w:styleId="lptext">
    <w:name w:val="lˆptext"/>
    <w:basedOn w:val="Normal"/>
    <w:rsid w:val="002F528B"/>
    <w:pPr>
      <w:spacing w:before="100" w:after="100"/>
      <w:ind w:left="860"/>
    </w:pPr>
    <w:rPr>
      <w:rFonts w:ascii="Times" w:eastAsia="MS Gothic" w:hAnsi="Times"/>
      <w:sz w:val="24"/>
      <w:lang w:eastAsia="ja-JP"/>
    </w:rPr>
  </w:style>
  <w:style w:type="paragraph" w:customStyle="1" w:styleId="ListBulletLast">
    <w:name w:val="List Bullet Last"/>
    <w:aliases w:val="lbl"/>
    <w:basedOn w:val="ListBullet"/>
    <w:next w:val="BodyText"/>
    <w:rsid w:val="002F528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2F528B"/>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BodyText"/>
    <w:rsid w:val="002F528B"/>
    <w:pPr>
      <w:keepNext/>
      <w:tabs>
        <w:tab w:val="left" w:pos="1247"/>
        <w:tab w:val="left" w:pos="2552"/>
        <w:tab w:val="left" w:pos="3856"/>
        <w:tab w:val="left" w:pos="5216"/>
        <w:tab w:val="left" w:pos="6464"/>
        <w:tab w:val="left" w:pos="7768"/>
        <w:tab w:val="left" w:pos="9072"/>
        <w:tab w:val="left" w:pos="10206"/>
      </w:tabs>
      <w:spacing w:line="480" w:lineRule="auto"/>
    </w:pPr>
    <w:rPr>
      <w:rFonts w:eastAsia="Mincho"/>
      <w:sz w:val="24"/>
      <w:lang w:eastAsia="ja-JP"/>
    </w:rPr>
  </w:style>
  <w:style w:type="paragraph" w:customStyle="1" w:styleId="HTMLBody">
    <w:name w:val="HTML Body"/>
    <w:rsid w:val="002F528B"/>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2F528B"/>
    <w:rPr>
      <w:rFonts w:eastAsia="MS Gothic"/>
      <w:b/>
      <w:noProof w:val="0"/>
      <w:kern w:val="2"/>
      <w:sz w:val="24"/>
      <w:lang w:val="en-GB"/>
    </w:rPr>
  </w:style>
  <w:style w:type="paragraph" w:customStyle="1" w:styleId="Normal1CharChar">
    <w:name w:val="Normal1 Char Char"/>
    <w:rsid w:val="002F528B"/>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F528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F528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F528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F528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2F528B"/>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2F528B"/>
    <w:rPr>
      <w:rFonts w:eastAsia="MS Gothic"/>
      <w:sz w:val="24"/>
      <w:lang w:val="en-GB" w:eastAsia="ja-JP"/>
    </w:rPr>
  </w:style>
  <w:style w:type="paragraph" w:customStyle="1" w:styleId="msonormal0">
    <w:name w:val="msonormal"/>
    <w:basedOn w:val="Normal"/>
    <w:rsid w:val="002F528B"/>
    <w:pPr>
      <w:spacing w:before="100" w:beforeAutospacing="1" w:after="100" w:afterAutospacing="1"/>
    </w:pPr>
    <w:rPr>
      <w:rFonts w:ascii="SimSun" w:hAnsi="SimSun" w:cs="SimSun"/>
      <w:sz w:val="24"/>
      <w:szCs w:val="24"/>
    </w:rPr>
  </w:style>
  <w:style w:type="paragraph" w:customStyle="1" w:styleId="font5">
    <w:name w:val="font5"/>
    <w:basedOn w:val="Normal"/>
    <w:rsid w:val="002F528B"/>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2F528B"/>
    <w:pPr>
      <w:spacing w:before="100" w:beforeAutospacing="1" w:after="100" w:afterAutospacing="1"/>
      <w:jc w:val="center"/>
    </w:pPr>
    <w:rPr>
      <w:rFonts w:ascii="SimSun" w:hAnsi="SimSun" w:cs="SimSun"/>
      <w:sz w:val="16"/>
      <w:szCs w:val="16"/>
    </w:rPr>
  </w:style>
  <w:style w:type="paragraph" w:customStyle="1" w:styleId="xl66">
    <w:name w:val="xl66"/>
    <w:basedOn w:val="Normal"/>
    <w:rsid w:val="002F528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rsid w:val="002F528B"/>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rsid w:val="002F528B"/>
    <w:pPr>
      <w:spacing w:before="100" w:beforeAutospacing="1" w:after="100" w:afterAutospacing="1"/>
      <w:jc w:val="center"/>
    </w:pPr>
    <w:rPr>
      <w:rFonts w:ascii="SimSun" w:hAnsi="SimSun" w:cs="SimSun"/>
      <w:sz w:val="15"/>
      <w:szCs w:val="15"/>
    </w:rPr>
  </w:style>
  <w:style w:type="paragraph" w:customStyle="1" w:styleId="xl69">
    <w:name w:val="xl69"/>
    <w:basedOn w:val="Normal"/>
    <w:rsid w:val="002F528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rsid w:val="002F528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rsid w:val="002F528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rsid w:val="002F528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rsid w:val="002F528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rsid w:val="002F528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rsid w:val="002F528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rsid w:val="002F528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rsid w:val="002F528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rsid w:val="002F528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rsid w:val="002F528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rsid w:val="002F528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rsid w:val="002F528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rsid w:val="002F528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rsid w:val="002F528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rsid w:val="002F528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rsid w:val="002F528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rsid w:val="002F528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rsid w:val="002F528B"/>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rsid w:val="002F528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rsid w:val="002F528B"/>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rsid w:val="002F528B"/>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rsid w:val="002F528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rsid w:val="002F528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rsid w:val="002F528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rsid w:val="002F528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rsid w:val="002F52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rsid w:val="002F528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rsid w:val="002F528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rsid w:val="002F528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rsid w:val="002F528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rsid w:val="002F528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rsid w:val="002F528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rsid w:val="002F528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rsid w:val="002F528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rsid w:val="002F528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rsid w:val="002F528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rsid w:val="002F528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rsid w:val="002F528B"/>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rsid w:val="002F528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rsid w:val="002F528B"/>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rsid w:val="002F528B"/>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rsid w:val="002F528B"/>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rsid w:val="002F528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rsid w:val="002F528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rsid w:val="002F528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rsid w:val="002F528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rsid w:val="002F528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rsid w:val="002F528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MTEquationSection">
    <w:name w:val="MTEquationSection"/>
    <w:rsid w:val="002F528B"/>
    <w:rPr>
      <w:rFonts w:ascii="Arial" w:hAnsi="Arial"/>
      <w:vanish w:val="0"/>
      <w:color w:val="FF0000"/>
      <w:sz w:val="24"/>
    </w:rPr>
  </w:style>
  <w:style w:type="paragraph" w:customStyle="1" w:styleId="Equation">
    <w:name w:val="Equation"/>
    <w:basedOn w:val="Normal"/>
    <w:next w:val="Normal"/>
    <w:rsid w:val="002F528B"/>
    <w:pPr>
      <w:tabs>
        <w:tab w:val="right" w:pos="10206"/>
      </w:tabs>
      <w:spacing w:after="220"/>
      <w:ind w:left="1298"/>
    </w:pPr>
    <w:rPr>
      <w:rFonts w:ascii="Arial" w:hAnsi="Arial"/>
      <w:sz w:val="22"/>
    </w:rPr>
  </w:style>
  <w:style w:type="paragraph" w:customStyle="1" w:styleId="bodyCharCharChar">
    <w:name w:val="body Char Char Char"/>
    <w:basedOn w:val="Normal"/>
    <w:rsid w:val="002F528B"/>
    <w:pPr>
      <w:tabs>
        <w:tab w:val="left" w:pos="2160"/>
      </w:tabs>
      <w:spacing w:before="120" w:after="120" w:line="280" w:lineRule="atLeast"/>
    </w:pPr>
    <w:rPr>
      <w:rFonts w:ascii="New York" w:hAnsi="New York"/>
      <w:sz w:val="24"/>
    </w:rPr>
  </w:style>
  <w:style w:type="paragraph" w:customStyle="1" w:styleId="body">
    <w:name w:val="body"/>
    <w:basedOn w:val="Normal"/>
    <w:rsid w:val="002F528B"/>
    <w:pPr>
      <w:tabs>
        <w:tab w:val="left" w:pos="2160"/>
      </w:tabs>
      <w:spacing w:before="120" w:after="120" w:line="280" w:lineRule="atLeast"/>
    </w:pPr>
    <w:rPr>
      <w:rFonts w:ascii="New York" w:hAnsi="New York"/>
      <w:sz w:val="24"/>
    </w:rPr>
  </w:style>
  <w:style w:type="character" w:customStyle="1" w:styleId="CharChar3">
    <w:name w:val="Char Char3"/>
    <w:rsid w:val="002F528B"/>
    <w:rPr>
      <w:rFonts w:ascii="Arial" w:hAnsi="Arial"/>
      <w:sz w:val="36"/>
      <w:lang w:val="en-GB" w:eastAsia="en-US" w:bidi="ar-SA"/>
    </w:rPr>
  </w:style>
  <w:style w:type="character" w:customStyle="1" w:styleId="CharChar2">
    <w:name w:val="Char Char2"/>
    <w:rsid w:val="002F528B"/>
    <w:rPr>
      <w:rFonts w:ascii="Arial" w:hAnsi="Arial"/>
      <w:sz w:val="32"/>
      <w:lang w:val="en-GB" w:eastAsia="en-US" w:bidi="ar-SA"/>
    </w:rPr>
  </w:style>
  <w:style w:type="character" w:customStyle="1" w:styleId="CharChar1">
    <w:name w:val="Char Char1"/>
    <w:rsid w:val="002F528B"/>
    <w:rPr>
      <w:rFonts w:ascii="Arial" w:hAnsi="Arial"/>
      <w:sz w:val="28"/>
      <w:lang w:val="en-GB" w:eastAsia="en-US" w:bidi="ar-SA"/>
    </w:rPr>
  </w:style>
  <w:style w:type="character" w:customStyle="1" w:styleId="CharChar">
    <w:name w:val="Char Char"/>
    <w:rsid w:val="002F528B"/>
    <w:rPr>
      <w:rFonts w:ascii="Arial" w:hAnsi="Arial"/>
      <w:sz w:val="22"/>
      <w:lang w:val="en-GB" w:eastAsia="en-US" w:bidi="ar-SA"/>
    </w:rPr>
  </w:style>
  <w:style w:type="table" w:styleId="DarkList-Accent6">
    <w:name w:val="Dark List Accent 6"/>
    <w:basedOn w:val="TableNormal"/>
    <w:uiPriority w:val="70"/>
    <w:rsid w:val="002F528B"/>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2F528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F528B"/>
  </w:style>
  <w:style w:type="paragraph" w:customStyle="1" w:styleId="onecomwebmail-msolistparagraph">
    <w:name w:val="onecomwebmail-msolistparagraph"/>
    <w:basedOn w:val="Normal"/>
    <w:rsid w:val="002F528B"/>
    <w:pPr>
      <w:spacing w:before="100" w:beforeAutospacing="1" w:after="100" w:afterAutospacing="1"/>
    </w:pPr>
    <w:rPr>
      <w:sz w:val="24"/>
      <w:szCs w:val="24"/>
      <w:lang w:val="sv-SE" w:eastAsia="sv-SE"/>
    </w:rPr>
  </w:style>
  <w:style w:type="paragraph" w:customStyle="1" w:styleId="onecomwebmail-tah">
    <w:name w:val="onecomwebmail-tah"/>
    <w:basedOn w:val="Normal"/>
    <w:rsid w:val="002F528B"/>
    <w:pPr>
      <w:spacing w:before="100" w:beforeAutospacing="1" w:after="100" w:afterAutospacing="1"/>
    </w:pPr>
    <w:rPr>
      <w:sz w:val="24"/>
      <w:szCs w:val="24"/>
      <w:lang w:val="sv-SE" w:eastAsia="sv-SE"/>
    </w:rPr>
  </w:style>
  <w:style w:type="paragraph" w:customStyle="1" w:styleId="onecomwebmail-tac">
    <w:name w:val="onecomwebmail-tac"/>
    <w:basedOn w:val="Normal"/>
    <w:rsid w:val="002F528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F528B"/>
  </w:style>
  <w:style w:type="character" w:customStyle="1" w:styleId="onecomwebmail-size">
    <w:name w:val="onecomwebmail-size"/>
    <w:basedOn w:val="DefaultParagraphFont"/>
    <w:rsid w:val="002F528B"/>
  </w:style>
  <w:style w:type="table" w:customStyle="1" w:styleId="TableGrid1">
    <w:name w:val="Table Grid1"/>
    <w:basedOn w:val="TableNormal"/>
    <w:next w:val="TableGrid"/>
    <w:uiPriority w:val="59"/>
    <w:rsid w:val="002F528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F528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F528B"/>
    <w:rPr>
      <w:rFonts w:ascii="Calibri" w:eastAsiaTheme="minorHAnsi" w:hAnsi="Calibri" w:cs="Calibri"/>
      <w:sz w:val="22"/>
      <w:szCs w:val="22"/>
    </w:rPr>
  </w:style>
  <w:style w:type="paragraph" w:customStyle="1" w:styleId="b20">
    <w:name w:val="b20"/>
    <w:basedOn w:val="Normal"/>
    <w:uiPriority w:val="99"/>
    <w:rsid w:val="002F528B"/>
    <w:rPr>
      <w:rFonts w:ascii="Calibri" w:eastAsiaTheme="minorHAnsi" w:hAnsi="Calibri" w:cs="Calibri"/>
      <w:sz w:val="22"/>
      <w:szCs w:val="22"/>
    </w:rPr>
  </w:style>
  <w:style w:type="character" w:styleId="Mention">
    <w:name w:val="Mention"/>
    <w:basedOn w:val="DefaultParagraphFont"/>
    <w:uiPriority w:val="99"/>
    <w:unhideWhenUsed/>
    <w:rsid w:val="002F528B"/>
    <w:rPr>
      <w:color w:val="2B579A"/>
      <w:shd w:val="clear" w:color="auto" w:fill="E1DFDD"/>
    </w:rPr>
  </w:style>
  <w:style w:type="character" w:customStyle="1" w:styleId="ObservationChar">
    <w:name w:val="Observation Char"/>
    <w:link w:val="Observation"/>
    <w:qFormat/>
    <w:locked/>
    <w:rsid w:val="002F528B"/>
    <w:rPr>
      <w:rFonts w:asciiTheme="minorHAnsi" w:eastAsiaTheme="minorHAnsi" w:hAnsiTheme="minorHAnsi" w:cstheme="minorBidi"/>
      <w:b/>
      <w:bCs/>
      <w:sz w:val="22"/>
      <w:szCs w:val="22"/>
      <w:lang w:eastAsia="en-US"/>
    </w:rPr>
  </w:style>
  <w:style w:type="paragraph" w:customStyle="1" w:styleId="paragraph">
    <w:name w:val="paragraph"/>
    <w:basedOn w:val="Normal"/>
    <w:rsid w:val="002F528B"/>
    <w:pPr>
      <w:spacing w:before="100" w:beforeAutospacing="1" w:after="100" w:afterAutospacing="1"/>
    </w:pPr>
    <w:rPr>
      <w:rFonts w:ascii="Calibri" w:eastAsiaTheme="minorHAnsi" w:hAnsi="Calibri" w:cs="Calibri"/>
      <w:sz w:val="22"/>
      <w:szCs w:val="22"/>
      <w:lang w:val="fr-FR" w:eastAsia="fr-FR"/>
    </w:rPr>
  </w:style>
  <w:style w:type="character" w:customStyle="1" w:styleId="normaltextrun">
    <w:name w:val="normaltextrun"/>
    <w:basedOn w:val="DefaultParagraphFont"/>
    <w:rsid w:val="002F528B"/>
  </w:style>
  <w:style w:type="character" w:customStyle="1" w:styleId="eop">
    <w:name w:val="eop"/>
    <w:basedOn w:val="DefaultParagraphFont"/>
    <w:rsid w:val="002F528B"/>
  </w:style>
  <w:style w:type="character" w:customStyle="1" w:styleId="findhit">
    <w:name w:val="findhit"/>
    <w:basedOn w:val="DefaultParagraphFont"/>
    <w:rsid w:val="002F528B"/>
  </w:style>
  <w:style w:type="character" w:customStyle="1" w:styleId="cf01">
    <w:name w:val="cf01"/>
    <w:basedOn w:val="DefaultParagraphFont"/>
    <w:rsid w:val="002F528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1803364">
      <w:bodyDiv w:val="1"/>
      <w:marLeft w:val="0"/>
      <w:marRight w:val="0"/>
      <w:marTop w:val="0"/>
      <w:marBottom w:val="0"/>
      <w:divBdr>
        <w:top w:val="none" w:sz="0" w:space="0" w:color="auto"/>
        <w:left w:val="none" w:sz="0" w:space="0" w:color="auto"/>
        <w:bottom w:val="none" w:sz="0" w:space="0" w:color="auto"/>
        <w:right w:val="none" w:sz="0" w:space="0" w:color="auto"/>
      </w:divBdr>
      <w:divsChild>
        <w:div w:id="48038040">
          <w:marLeft w:val="0"/>
          <w:marRight w:val="0"/>
          <w:marTop w:val="0"/>
          <w:marBottom w:val="0"/>
          <w:divBdr>
            <w:top w:val="none" w:sz="0" w:space="0" w:color="auto"/>
            <w:left w:val="none" w:sz="0" w:space="0" w:color="auto"/>
            <w:bottom w:val="none" w:sz="0" w:space="0" w:color="auto"/>
            <w:right w:val="none" w:sz="0" w:space="0" w:color="auto"/>
          </w:divBdr>
        </w:div>
        <w:div w:id="1192956112">
          <w:marLeft w:val="0"/>
          <w:marRight w:val="0"/>
          <w:marTop w:val="0"/>
          <w:marBottom w:val="0"/>
          <w:divBdr>
            <w:top w:val="none" w:sz="0" w:space="0" w:color="auto"/>
            <w:left w:val="none" w:sz="0" w:space="0" w:color="auto"/>
            <w:bottom w:val="none" w:sz="0" w:space="0" w:color="auto"/>
            <w:right w:val="none" w:sz="0" w:space="0" w:color="auto"/>
          </w:divBdr>
        </w:div>
      </w:divsChild>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71658636">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00235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55806205">
      <w:bodyDiv w:val="1"/>
      <w:marLeft w:val="0"/>
      <w:marRight w:val="0"/>
      <w:marTop w:val="0"/>
      <w:marBottom w:val="0"/>
      <w:divBdr>
        <w:top w:val="none" w:sz="0" w:space="0" w:color="auto"/>
        <w:left w:val="none" w:sz="0" w:space="0" w:color="auto"/>
        <w:bottom w:val="none" w:sz="0" w:space="0" w:color="auto"/>
        <w:right w:val="none" w:sz="0" w:space="0" w:color="auto"/>
      </w:divBdr>
      <w:divsChild>
        <w:div w:id="302393837">
          <w:marLeft w:val="1800"/>
          <w:marRight w:val="0"/>
          <w:marTop w:val="0"/>
          <w:marBottom w:val="0"/>
          <w:divBdr>
            <w:top w:val="none" w:sz="0" w:space="0" w:color="auto"/>
            <w:left w:val="none" w:sz="0" w:space="0" w:color="auto"/>
            <w:bottom w:val="none" w:sz="0" w:space="0" w:color="auto"/>
            <w:right w:val="none" w:sz="0" w:space="0" w:color="auto"/>
          </w:divBdr>
        </w:div>
        <w:div w:id="933979710">
          <w:marLeft w:val="1800"/>
          <w:marRight w:val="0"/>
          <w:marTop w:val="0"/>
          <w:marBottom w:val="0"/>
          <w:divBdr>
            <w:top w:val="none" w:sz="0" w:space="0" w:color="auto"/>
            <w:left w:val="none" w:sz="0" w:space="0" w:color="auto"/>
            <w:bottom w:val="none" w:sz="0" w:space="0" w:color="auto"/>
            <w:right w:val="none" w:sz="0" w:space="0" w:color="auto"/>
          </w:divBdr>
        </w:div>
      </w:divsChild>
    </w:div>
    <w:div w:id="158929724">
      <w:bodyDiv w:val="1"/>
      <w:marLeft w:val="0"/>
      <w:marRight w:val="0"/>
      <w:marTop w:val="0"/>
      <w:marBottom w:val="0"/>
      <w:divBdr>
        <w:top w:val="none" w:sz="0" w:space="0" w:color="auto"/>
        <w:left w:val="none" w:sz="0" w:space="0" w:color="auto"/>
        <w:bottom w:val="none" w:sz="0" w:space="0" w:color="auto"/>
        <w:right w:val="none" w:sz="0" w:space="0" w:color="auto"/>
      </w:divBdr>
      <w:divsChild>
        <w:div w:id="658582678">
          <w:marLeft w:val="0"/>
          <w:marRight w:val="0"/>
          <w:marTop w:val="0"/>
          <w:marBottom w:val="0"/>
          <w:divBdr>
            <w:top w:val="none" w:sz="0" w:space="0" w:color="auto"/>
            <w:left w:val="none" w:sz="0" w:space="0" w:color="auto"/>
            <w:bottom w:val="none" w:sz="0" w:space="0" w:color="auto"/>
            <w:right w:val="none" w:sz="0" w:space="0" w:color="auto"/>
          </w:divBdr>
          <w:divsChild>
            <w:div w:id="225337299">
              <w:marLeft w:val="0"/>
              <w:marRight w:val="0"/>
              <w:marTop w:val="0"/>
              <w:marBottom w:val="0"/>
              <w:divBdr>
                <w:top w:val="none" w:sz="0" w:space="0" w:color="auto"/>
                <w:left w:val="none" w:sz="0" w:space="0" w:color="auto"/>
                <w:bottom w:val="none" w:sz="0" w:space="0" w:color="auto"/>
                <w:right w:val="none" w:sz="0" w:space="0" w:color="auto"/>
              </w:divBdr>
            </w:div>
            <w:div w:id="1066418969">
              <w:marLeft w:val="0"/>
              <w:marRight w:val="0"/>
              <w:marTop w:val="0"/>
              <w:marBottom w:val="0"/>
              <w:divBdr>
                <w:top w:val="none" w:sz="0" w:space="0" w:color="auto"/>
                <w:left w:val="none" w:sz="0" w:space="0" w:color="auto"/>
                <w:bottom w:val="none" w:sz="0" w:space="0" w:color="auto"/>
                <w:right w:val="none" w:sz="0" w:space="0" w:color="auto"/>
              </w:divBdr>
            </w:div>
            <w:div w:id="1494681862">
              <w:marLeft w:val="0"/>
              <w:marRight w:val="0"/>
              <w:marTop w:val="0"/>
              <w:marBottom w:val="0"/>
              <w:divBdr>
                <w:top w:val="none" w:sz="0" w:space="0" w:color="auto"/>
                <w:left w:val="none" w:sz="0" w:space="0" w:color="auto"/>
                <w:bottom w:val="none" w:sz="0" w:space="0" w:color="auto"/>
                <w:right w:val="none" w:sz="0" w:space="0" w:color="auto"/>
              </w:divBdr>
            </w:div>
            <w:div w:id="1765807677">
              <w:marLeft w:val="0"/>
              <w:marRight w:val="0"/>
              <w:marTop w:val="0"/>
              <w:marBottom w:val="0"/>
              <w:divBdr>
                <w:top w:val="none" w:sz="0" w:space="0" w:color="auto"/>
                <w:left w:val="none" w:sz="0" w:space="0" w:color="auto"/>
                <w:bottom w:val="none" w:sz="0" w:space="0" w:color="auto"/>
                <w:right w:val="none" w:sz="0" w:space="0" w:color="auto"/>
              </w:divBdr>
            </w:div>
          </w:divsChild>
        </w:div>
        <w:div w:id="351885097">
          <w:marLeft w:val="0"/>
          <w:marRight w:val="0"/>
          <w:marTop w:val="0"/>
          <w:marBottom w:val="0"/>
          <w:divBdr>
            <w:top w:val="none" w:sz="0" w:space="0" w:color="auto"/>
            <w:left w:val="none" w:sz="0" w:space="0" w:color="auto"/>
            <w:bottom w:val="none" w:sz="0" w:space="0" w:color="auto"/>
            <w:right w:val="none" w:sz="0" w:space="0" w:color="auto"/>
          </w:divBdr>
        </w:div>
        <w:div w:id="1059980066">
          <w:marLeft w:val="0"/>
          <w:marRight w:val="0"/>
          <w:marTop w:val="0"/>
          <w:marBottom w:val="0"/>
          <w:divBdr>
            <w:top w:val="none" w:sz="0" w:space="0" w:color="auto"/>
            <w:left w:val="none" w:sz="0" w:space="0" w:color="auto"/>
            <w:bottom w:val="none" w:sz="0" w:space="0" w:color="auto"/>
            <w:right w:val="none" w:sz="0" w:space="0" w:color="auto"/>
          </w:divBdr>
        </w:div>
        <w:div w:id="1097216955">
          <w:marLeft w:val="0"/>
          <w:marRight w:val="0"/>
          <w:marTop w:val="0"/>
          <w:marBottom w:val="0"/>
          <w:divBdr>
            <w:top w:val="none" w:sz="0" w:space="0" w:color="auto"/>
            <w:left w:val="none" w:sz="0" w:space="0" w:color="auto"/>
            <w:bottom w:val="none" w:sz="0" w:space="0" w:color="auto"/>
            <w:right w:val="none" w:sz="0" w:space="0" w:color="auto"/>
          </w:divBdr>
        </w:div>
        <w:div w:id="1723286875">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431176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695473">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19003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09306">
      <w:bodyDiv w:val="1"/>
      <w:marLeft w:val="0"/>
      <w:marRight w:val="0"/>
      <w:marTop w:val="0"/>
      <w:marBottom w:val="0"/>
      <w:divBdr>
        <w:top w:val="none" w:sz="0" w:space="0" w:color="auto"/>
        <w:left w:val="none" w:sz="0" w:space="0" w:color="auto"/>
        <w:bottom w:val="none" w:sz="0" w:space="0" w:color="auto"/>
        <w:right w:val="none" w:sz="0" w:space="0" w:color="auto"/>
      </w:divBdr>
      <w:divsChild>
        <w:div w:id="15543677">
          <w:marLeft w:val="0"/>
          <w:marRight w:val="0"/>
          <w:marTop w:val="0"/>
          <w:marBottom w:val="0"/>
          <w:divBdr>
            <w:top w:val="none" w:sz="0" w:space="0" w:color="auto"/>
            <w:left w:val="none" w:sz="0" w:space="0" w:color="auto"/>
            <w:bottom w:val="none" w:sz="0" w:space="0" w:color="auto"/>
            <w:right w:val="none" w:sz="0" w:space="0" w:color="auto"/>
          </w:divBdr>
          <w:divsChild>
            <w:div w:id="2024740288">
              <w:marLeft w:val="0"/>
              <w:marRight w:val="0"/>
              <w:marTop w:val="0"/>
              <w:marBottom w:val="0"/>
              <w:divBdr>
                <w:top w:val="none" w:sz="0" w:space="0" w:color="auto"/>
                <w:left w:val="none" w:sz="0" w:space="0" w:color="auto"/>
                <w:bottom w:val="none" w:sz="0" w:space="0" w:color="auto"/>
                <w:right w:val="none" w:sz="0" w:space="0" w:color="auto"/>
              </w:divBdr>
            </w:div>
          </w:divsChild>
        </w:div>
        <w:div w:id="1366101578">
          <w:marLeft w:val="0"/>
          <w:marRight w:val="0"/>
          <w:marTop w:val="0"/>
          <w:marBottom w:val="0"/>
          <w:divBdr>
            <w:top w:val="none" w:sz="0" w:space="0" w:color="auto"/>
            <w:left w:val="none" w:sz="0" w:space="0" w:color="auto"/>
            <w:bottom w:val="none" w:sz="0" w:space="0" w:color="auto"/>
            <w:right w:val="none" w:sz="0" w:space="0" w:color="auto"/>
          </w:divBdr>
          <w:divsChild>
            <w:div w:id="113600426">
              <w:marLeft w:val="0"/>
              <w:marRight w:val="0"/>
              <w:marTop w:val="0"/>
              <w:marBottom w:val="0"/>
              <w:divBdr>
                <w:top w:val="none" w:sz="0" w:space="0" w:color="auto"/>
                <w:left w:val="none" w:sz="0" w:space="0" w:color="auto"/>
                <w:bottom w:val="none" w:sz="0" w:space="0" w:color="auto"/>
                <w:right w:val="none" w:sz="0" w:space="0" w:color="auto"/>
              </w:divBdr>
            </w:div>
            <w:div w:id="1548251670">
              <w:marLeft w:val="0"/>
              <w:marRight w:val="0"/>
              <w:marTop w:val="0"/>
              <w:marBottom w:val="0"/>
              <w:divBdr>
                <w:top w:val="none" w:sz="0" w:space="0" w:color="auto"/>
                <w:left w:val="none" w:sz="0" w:space="0" w:color="auto"/>
                <w:bottom w:val="none" w:sz="0" w:space="0" w:color="auto"/>
                <w:right w:val="none" w:sz="0" w:space="0" w:color="auto"/>
              </w:divBdr>
            </w:div>
            <w:div w:id="17614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66832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sChild>
        <w:div w:id="1870606002">
          <w:marLeft w:val="547"/>
          <w:marRight w:val="0"/>
          <w:marTop w:val="0"/>
          <w:marBottom w:val="180"/>
          <w:divBdr>
            <w:top w:val="none" w:sz="0" w:space="0" w:color="auto"/>
            <w:left w:val="none" w:sz="0" w:space="0" w:color="auto"/>
            <w:bottom w:val="none" w:sz="0" w:space="0" w:color="auto"/>
            <w:right w:val="none" w:sz="0" w:space="0" w:color="auto"/>
          </w:divBdr>
        </w:div>
        <w:div w:id="1944453161">
          <w:marLeft w:val="547"/>
          <w:marRight w:val="0"/>
          <w:marTop w:val="0"/>
          <w:marBottom w:val="120"/>
          <w:divBdr>
            <w:top w:val="none" w:sz="0" w:space="0" w:color="auto"/>
            <w:left w:val="none" w:sz="0" w:space="0" w:color="auto"/>
            <w:bottom w:val="none" w:sz="0" w:space="0" w:color="auto"/>
            <w:right w:val="none" w:sz="0" w:space="0" w:color="auto"/>
          </w:divBdr>
        </w:div>
      </w:divsChild>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0718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099448342">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2558595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64724324">
      <w:bodyDiv w:val="1"/>
      <w:marLeft w:val="0"/>
      <w:marRight w:val="0"/>
      <w:marTop w:val="0"/>
      <w:marBottom w:val="0"/>
      <w:divBdr>
        <w:top w:val="none" w:sz="0" w:space="0" w:color="auto"/>
        <w:left w:val="none" w:sz="0" w:space="0" w:color="auto"/>
        <w:bottom w:val="none" w:sz="0" w:space="0" w:color="auto"/>
        <w:right w:val="none" w:sz="0" w:space="0" w:color="auto"/>
      </w:divBdr>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0991332">
      <w:bodyDiv w:val="1"/>
      <w:marLeft w:val="0"/>
      <w:marRight w:val="0"/>
      <w:marTop w:val="0"/>
      <w:marBottom w:val="0"/>
      <w:divBdr>
        <w:top w:val="none" w:sz="0" w:space="0" w:color="auto"/>
        <w:left w:val="none" w:sz="0" w:space="0" w:color="auto"/>
        <w:bottom w:val="none" w:sz="0" w:space="0" w:color="auto"/>
        <w:right w:val="none" w:sz="0" w:space="0" w:color="auto"/>
      </w:divBdr>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581714849">
      <w:bodyDiv w:val="1"/>
      <w:marLeft w:val="0"/>
      <w:marRight w:val="0"/>
      <w:marTop w:val="0"/>
      <w:marBottom w:val="0"/>
      <w:divBdr>
        <w:top w:val="none" w:sz="0" w:space="0" w:color="auto"/>
        <w:left w:val="none" w:sz="0" w:space="0" w:color="auto"/>
        <w:bottom w:val="none" w:sz="0" w:space="0" w:color="auto"/>
        <w:right w:val="none" w:sz="0" w:space="0" w:color="auto"/>
      </w:divBdr>
      <w:divsChild>
        <w:div w:id="1301958079">
          <w:marLeft w:val="547"/>
          <w:marRight w:val="0"/>
          <w:marTop w:val="120"/>
          <w:marBottom w:val="120"/>
          <w:divBdr>
            <w:top w:val="none" w:sz="0" w:space="0" w:color="auto"/>
            <w:left w:val="none" w:sz="0" w:space="0" w:color="auto"/>
            <w:bottom w:val="none" w:sz="0" w:space="0" w:color="auto"/>
            <w:right w:val="none" w:sz="0" w:space="0" w:color="auto"/>
          </w:divBdr>
        </w:div>
      </w:divsChild>
    </w:div>
    <w:div w:id="1581910717">
      <w:bodyDiv w:val="1"/>
      <w:marLeft w:val="0"/>
      <w:marRight w:val="0"/>
      <w:marTop w:val="0"/>
      <w:marBottom w:val="0"/>
      <w:divBdr>
        <w:top w:val="none" w:sz="0" w:space="0" w:color="auto"/>
        <w:left w:val="none" w:sz="0" w:space="0" w:color="auto"/>
        <w:bottom w:val="none" w:sz="0" w:space="0" w:color="auto"/>
        <w:right w:val="none" w:sz="0" w:space="0" w:color="auto"/>
      </w:divBdr>
    </w:div>
    <w:div w:id="1591038105">
      <w:bodyDiv w:val="1"/>
      <w:marLeft w:val="0"/>
      <w:marRight w:val="0"/>
      <w:marTop w:val="0"/>
      <w:marBottom w:val="0"/>
      <w:divBdr>
        <w:top w:val="none" w:sz="0" w:space="0" w:color="auto"/>
        <w:left w:val="none" w:sz="0" w:space="0" w:color="auto"/>
        <w:bottom w:val="none" w:sz="0" w:space="0" w:color="auto"/>
        <w:right w:val="none" w:sz="0" w:space="0" w:color="auto"/>
      </w:divBdr>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31859217">
      <w:bodyDiv w:val="1"/>
      <w:marLeft w:val="0"/>
      <w:marRight w:val="0"/>
      <w:marTop w:val="0"/>
      <w:marBottom w:val="0"/>
      <w:divBdr>
        <w:top w:val="none" w:sz="0" w:space="0" w:color="auto"/>
        <w:left w:val="none" w:sz="0" w:space="0" w:color="auto"/>
        <w:bottom w:val="none" w:sz="0" w:space="0" w:color="auto"/>
        <w:right w:val="none" w:sz="0" w:space="0" w:color="auto"/>
      </w:divBdr>
    </w:div>
    <w:div w:id="16367890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09143840">
      <w:bodyDiv w:val="1"/>
      <w:marLeft w:val="0"/>
      <w:marRight w:val="0"/>
      <w:marTop w:val="0"/>
      <w:marBottom w:val="0"/>
      <w:divBdr>
        <w:top w:val="none" w:sz="0" w:space="0" w:color="auto"/>
        <w:left w:val="none" w:sz="0" w:space="0" w:color="auto"/>
        <w:bottom w:val="none" w:sz="0" w:space="0" w:color="auto"/>
        <w:right w:val="none" w:sz="0" w:space="0" w:color="auto"/>
      </w:divBdr>
    </w:div>
    <w:div w:id="1748456784">
      <w:bodyDiv w:val="1"/>
      <w:marLeft w:val="0"/>
      <w:marRight w:val="0"/>
      <w:marTop w:val="0"/>
      <w:marBottom w:val="0"/>
      <w:divBdr>
        <w:top w:val="none" w:sz="0" w:space="0" w:color="auto"/>
        <w:left w:val="none" w:sz="0" w:space="0" w:color="auto"/>
        <w:bottom w:val="none" w:sz="0" w:space="0" w:color="auto"/>
        <w:right w:val="none" w:sz="0" w:space="0" w:color="auto"/>
      </w:divBdr>
      <w:divsChild>
        <w:div w:id="79789865">
          <w:marLeft w:val="1800"/>
          <w:marRight w:val="0"/>
          <w:marTop w:val="0"/>
          <w:marBottom w:val="0"/>
          <w:divBdr>
            <w:top w:val="none" w:sz="0" w:space="0" w:color="auto"/>
            <w:left w:val="none" w:sz="0" w:space="0" w:color="auto"/>
            <w:bottom w:val="none" w:sz="0" w:space="0" w:color="auto"/>
            <w:right w:val="none" w:sz="0" w:space="0" w:color="auto"/>
          </w:divBdr>
        </w:div>
        <w:div w:id="422803847">
          <w:marLeft w:val="1800"/>
          <w:marRight w:val="0"/>
          <w:marTop w:val="0"/>
          <w:marBottom w:val="0"/>
          <w:divBdr>
            <w:top w:val="none" w:sz="0" w:space="0" w:color="auto"/>
            <w:left w:val="none" w:sz="0" w:space="0" w:color="auto"/>
            <w:bottom w:val="none" w:sz="0" w:space="0" w:color="auto"/>
            <w:right w:val="none" w:sz="0" w:space="0" w:color="auto"/>
          </w:divBdr>
        </w:div>
        <w:div w:id="1165121167">
          <w:marLeft w:val="1800"/>
          <w:marRight w:val="0"/>
          <w:marTop w:val="0"/>
          <w:marBottom w:val="0"/>
          <w:divBdr>
            <w:top w:val="none" w:sz="0" w:space="0" w:color="auto"/>
            <w:left w:val="none" w:sz="0" w:space="0" w:color="auto"/>
            <w:bottom w:val="none" w:sz="0" w:space="0" w:color="auto"/>
            <w:right w:val="none" w:sz="0" w:space="0" w:color="auto"/>
          </w:divBdr>
        </w:div>
        <w:div w:id="1346440884">
          <w:marLeft w:val="1166"/>
          <w:marRight w:val="0"/>
          <w:marTop w:val="0"/>
          <w:marBottom w:val="0"/>
          <w:divBdr>
            <w:top w:val="none" w:sz="0" w:space="0" w:color="auto"/>
            <w:left w:val="none" w:sz="0" w:space="0" w:color="auto"/>
            <w:bottom w:val="none" w:sz="0" w:space="0" w:color="auto"/>
            <w:right w:val="none" w:sz="0" w:space="0" w:color="auto"/>
          </w:divBdr>
        </w:div>
        <w:div w:id="1411121480">
          <w:marLeft w:val="1166"/>
          <w:marRight w:val="0"/>
          <w:marTop w:val="0"/>
          <w:marBottom w:val="0"/>
          <w:divBdr>
            <w:top w:val="none" w:sz="0" w:space="0" w:color="auto"/>
            <w:left w:val="none" w:sz="0" w:space="0" w:color="auto"/>
            <w:bottom w:val="none" w:sz="0" w:space="0" w:color="auto"/>
            <w:right w:val="none" w:sz="0" w:space="0" w:color="auto"/>
          </w:divBdr>
        </w:div>
        <w:div w:id="1909653651">
          <w:marLeft w:val="1800"/>
          <w:marRight w:val="0"/>
          <w:marTop w:val="0"/>
          <w:marBottom w:val="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28325293">
      <w:bodyDiv w:val="1"/>
      <w:marLeft w:val="0"/>
      <w:marRight w:val="0"/>
      <w:marTop w:val="0"/>
      <w:marBottom w:val="0"/>
      <w:divBdr>
        <w:top w:val="none" w:sz="0" w:space="0" w:color="auto"/>
        <w:left w:val="none" w:sz="0" w:space="0" w:color="auto"/>
        <w:bottom w:val="none" w:sz="0" w:space="0" w:color="auto"/>
        <w:right w:val="none" w:sz="0" w:space="0" w:color="auto"/>
      </w:divBdr>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7965678">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45784373">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8160448">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 w:id="21360257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_activity xmlns="10959ccd-1506-4ba3-b42f-342ee07925ad"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21" ma:contentTypeDescription="Create a new document." ma:contentTypeScope="" ma:versionID="f379e26afc8b1b3ad6ad53bd75397ebe">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1ea4efa08e01fac06796ee43f3f47c81"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element ref="ns5:MediaLengthInSeconds" minOccurs="0"/>
                <xsd:element ref="ns5:_activity" minOccurs="0"/>
                <xsd:element ref="ns5:MediaServiceObjectDetectorVersions" minOccurs="0"/>
                <xsd:element ref="ns5:MediaServiceSystemTag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10959ccd-1506-4ba3-b42f-342ee07925a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15DA836-33B0-4D59-85D4-2C7261DBC64E}">
  <ds:schemaRefs>
    <ds:schemaRef ds:uri="http://schemas.microsoft.com/sharepoint/events"/>
  </ds:schemaRefs>
</ds:datastoreItem>
</file>

<file path=customXml/itemProps4.xml><?xml version="1.0" encoding="utf-8"?>
<ds:datastoreItem xmlns:ds="http://schemas.openxmlformats.org/officeDocument/2006/customXml" ds:itemID="{97DA60C8-0A5C-4CAC-B6E7-0510BBDAD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34C2ECB8-D38E-41D3-9B24-DFB674B718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1</Pages>
  <Words>443</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Networks</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Marco Maso</cp:lastModifiedBy>
  <cp:revision>4</cp:revision>
  <dcterms:created xsi:type="dcterms:W3CDTF">2024-05-10T15:08:00Z</dcterms:created>
  <dcterms:modified xsi:type="dcterms:W3CDTF">2024-05-10T15:19:00Z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0x0101006A0E08157E986F469F2F41B2EE6F48EA</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